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A2" w:rsidRPr="00573A68" w:rsidRDefault="006D5690" w:rsidP="002D45A2">
      <w:pPr>
        <w:rPr>
          <w:rFonts w:ascii="Times New Roman" w:hAnsi="Times New Roman"/>
          <w:sz w:val="28"/>
          <w:szCs w:val="28"/>
          <w:lang w:val="ru-RU" w:eastAsia="ru-RU"/>
        </w:rPr>
      </w:pPr>
      <w:r w:rsidRPr="00D530FD">
        <w:rPr>
          <w:rFonts w:ascii="Times New Roman" w:hAnsi="Times New Roman"/>
          <w:sz w:val="28"/>
          <w:szCs w:val="28"/>
          <w:lang w:val="ru-RU" w:eastAsia="ru-RU"/>
        </w:rPr>
        <w:t xml:space="preserve">      </w:t>
      </w:r>
      <w:r w:rsidR="0001634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D80785" w:rsidRPr="003449A2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</w:t>
      </w:r>
      <w:r w:rsidRPr="00D530FD">
        <w:rPr>
          <w:rFonts w:ascii="Times New Roman" w:hAnsi="Times New Roman"/>
          <w:sz w:val="28"/>
          <w:szCs w:val="28"/>
          <w:lang w:val="ru-RU" w:eastAsia="ru-RU"/>
        </w:rPr>
        <w:t xml:space="preserve">                      </w:t>
      </w:r>
      <w:r w:rsidR="00845790">
        <w:rPr>
          <w:rFonts w:ascii="Times New Roman" w:hAnsi="Times New Roman"/>
          <w:sz w:val="28"/>
          <w:szCs w:val="28"/>
          <w:lang w:val="ru-RU" w:eastAsia="ru-RU"/>
        </w:rPr>
        <w:t xml:space="preserve">     </w:t>
      </w:r>
      <w:r w:rsidR="00901473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2D45A2" w:rsidRPr="00573A68">
        <w:rPr>
          <w:rFonts w:ascii="Times New Roman" w:hAnsi="Times New Roman"/>
          <w:sz w:val="28"/>
          <w:szCs w:val="28"/>
          <w:lang w:val="ru-RU" w:eastAsia="ru-RU"/>
        </w:rPr>
        <w:t>Утвержд</w:t>
      </w:r>
      <w:r w:rsidR="00AB5759">
        <w:rPr>
          <w:rFonts w:ascii="Times New Roman" w:hAnsi="Times New Roman"/>
          <w:sz w:val="28"/>
          <w:szCs w:val="28"/>
          <w:lang w:val="ru-RU" w:eastAsia="ru-RU"/>
        </w:rPr>
        <w:t>ен</w:t>
      </w:r>
      <w:r w:rsidR="002D45A2" w:rsidRPr="00573A68">
        <w:rPr>
          <w:rFonts w:ascii="Times New Roman" w:hAnsi="Times New Roman"/>
          <w:sz w:val="28"/>
          <w:szCs w:val="28"/>
          <w:lang w:val="ru-RU" w:eastAsia="ru-RU"/>
        </w:rPr>
        <w:t xml:space="preserve">:  </w:t>
      </w:r>
    </w:p>
    <w:p w:rsidR="002D45A2" w:rsidRPr="00573A68" w:rsidRDefault="00E76827" w:rsidP="002D45A2">
      <w:pPr>
        <w:ind w:left="8496" w:firstLine="708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приказом</w:t>
      </w:r>
    </w:p>
    <w:p w:rsidR="002D45A2" w:rsidRPr="00573A68" w:rsidRDefault="002D45A2" w:rsidP="002D45A2">
      <w:pPr>
        <w:ind w:left="8496" w:firstLine="708"/>
        <w:jc w:val="right"/>
        <w:rPr>
          <w:rFonts w:ascii="Times New Roman" w:hAnsi="Times New Roman"/>
          <w:sz w:val="28"/>
          <w:szCs w:val="28"/>
          <w:lang w:val="ru-RU" w:eastAsia="ru-RU"/>
        </w:rPr>
      </w:pPr>
      <w:r w:rsidRPr="00573A68">
        <w:rPr>
          <w:rFonts w:ascii="Times New Roman" w:hAnsi="Times New Roman"/>
          <w:sz w:val="28"/>
          <w:szCs w:val="28"/>
          <w:lang w:val="ru-RU" w:eastAsia="ru-RU"/>
        </w:rPr>
        <w:t xml:space="preserve"> комитета здравоохранения</w:t>
      </w:r>
    </w:p>
    <w:p w:rsidR="005D683E" w:rsidRDefault="002D45A2" w:rsidP="005D683E">
      <w:pPr>
        <w:ind w:left="8496" w:firstLine="708"/>
        <w:jc w:val="right"/>
        <w:rPr>
          <w:rFonts w:ascii="Times New Roman" w:hAnsi="Times New Roman"/>
          <w:sz w:val="28"/>
          <w:szCs w:val="28"/>
          <w:lang w:val="ru-RU" w:eastAsia="ru-RU"/>
        </w:rPr>
      </w:pPr>
      <w:r w:rsidRPr="00573A68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2D45A2" w:rsidRPr="00934AA4" w:rsidRDefault="005D683E" w:rsidP="005D683E">
      <w:pPr>
        <w:ind w:left="8496" w:firstLine="708"/>
        <w:jc w:val="right"/>
        <w:rPr>
          <w:rFonts w:ascii="Times New Roman" w:hAnsi="Times New Roman"/>
          <w:sz w:val="28"/>
          <w:szCs w:val="28"/>
          <w:lang w:val="ru-RU" w:eastAsia="ru-RU"/>
        </w:rPr>
      </w:pPr>
      <w:r w:rsidRPr="00934AA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01473" w:rsidRPr="00934AA4">
        <w:rPr>
          <w:rFonts w:ascii="Times New Roman" w:hAnsi="Times New Roman"/>
          <w:sz w:val="28"/>
          <w:szCs w:val="28"/>
          <w:lang w:val="ru-RU" w:eastAsia="ru-RU"/>
        </w:rPr>
        <w:t xml:space="preserve">от </w:t>
      </w:r>
      <w:r w:rsidR="00901473" w:rsidRPr="00934AA4">
        <w:rPr>
          <w:rFonts w:ascii="Times New Roman" w:hAnsi="Times New Roman"/>
          <w:bCs/>
          <w:sz w:val="28"/>
          <w:szCs w:val="28"/>
          <w:lang w:val="ru-RU"/>
        </w:rPr>
        <w:t>"</w:t>
      </w:r>
      <w:r w:rsidR="002D45A2" w:rsidRPr="00934AA4">
        <w:rPr>
          <w:rFonts w:ascii="Times New Roman" w:hAnsi="Times New Roman"/>
          <w:sz w:val="28"/>
          <w:szCs w:val="28"/>
          <w:lang w:val="ru-RU" w:eastAsia="ru-RU"/>
        </w:rPr>
        <w:t>___</w:t>
      </w:r>
      <w:r w:rsidR="00901473" w:rsidRPr="00934AA4">
        <w:rPr>
          <w:rFonts w:ascii="Times New Roman" w:hAnsi="Times New Roman"/>
          <w:bCs/>
          <w:sz w:val="28"/>
          <w:szCs w:val="28"/>
          <w:lang w:val="ru-RU"/>
        </w:rPr>
        <w:t>"</w:t>
      </w:r>
      <w:r w:rsidR="00901473" w:rsidRPr="00934AA4">
        <w:rPr>
          <w:rFonts w:ascii="Times New Roman" w:hAnsi="Times New Roman"/>
          <w:sz w:val="28"/>
          <w:szCs w:val="28"/>
          <w:lang w:val="ru-RU" w:eastAsia="ru-RU"/>
        </w:rPr>
        <w:t>_______</w:t>
      </w:r>
      <w:r w:rsidR="002D45A2" w:rsidRPr="00934AA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01473" w:rsidRPr="00103634">
        <w:rPr>
          <w:rFonts w:ascii="Times New Roman" w:hAnsi="Times New Roman"/>
          <w:sz w:val="28"/>
          <w:szCs w:val="28"/>
          <w:lang w:val="ru-RU" w:eastAsia="ru-RU"/>
        </w:rPr>
        <w:t>__</w:t>
      </w:r>
      <w:r w:rsidR="00871D8F" w:rsidRPr="0010363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01473" w:rsidRPr="00103634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6E311C" w:rsidRPr="0010363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103634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901473" w:rsidRPr="00103634">
        <w:rPr>
          <w:rFonts w:ascii="Times New Roman" w:hAnsi="Times New Roman"/>
          <w:sz w:val="28"/>
          <w:szCs w:val="28"/>
          <w:lang w:val="ru-RU" w:eastAsia="ru-RU"/>
        </w:rPr>
        <w:t>№</w:t>
      </w:r>
      <w:r w:rsidR="002D45A2" w:rsidRPr="00103634">
        <w:rPr>
          <w:rFonts w:ascii="Times New Roman" w:hAnsi="Times New Roman"/>
          <w:sz w:val="28"/>
          <w:szCs w:val="28"/>
          <w:lang w:val="ru-RU" w:eastAsia="ru-RU"/>
        </w:rPr>
        <w:t>____</w:t>
      </w:r>
      <w:r w:rsidR="002D45A2" w:rsidRPr="00934AA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146A53" w:rsidRDefault="00146A53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A46078" w:rsidRDefault="00A46078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016347" w:rsidRDefault="00016347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34AA4">
        <w:rPr>
          <w:rFonts w:ascii="Times New Roman" w:hAnsi="Times New Roman"/>
          <w:sz w:val="28"/>
          <w:szCs w:val="28"/>
          <w:lang w:val="ru-RU" w:eastAsia="ru-RU"/>
        </w:rPr>
        <w:t>План мероприятий</w:t>
      </w:r>
    </w:p>
    <w:p w:rsidR="00016347" w:rsidRPr="00934AA4" w:rsidRDefault="00016347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34AA4">
        <w:rPr>
          <w:rFonts w:ascii="Times New Roman" w:hAnsi="Times New Roman"/>
          <w:sz w:val="28"/>
          <w:szCs w:val="28"/>
          <w:lang w:val="ru-RU" w:eastAsia="ru-RU"/>
        </w:rPr>
        <w:t xml:space="preserve">по использованию медицинскими организациями средств  нормированного страхового запаса территориального фонда обязательного медицинского страхования Волгоградской области для финансового обеспечения мероприятий </w:t>
      </w:r>
      <w:r w:rsidR="006E25EB">
        <w:rPr>
          <w:rFonts w:ascii="Times New Roman" w:hAnsi="Times New Roman"/>
          <w:sz w:val="28"/>
          <w:szCs w:val="28"/>
          <w:lang w:val="ru-RU" w:eastAsia="ru-RU"/>
        </w:rPr>
        <w:t xml:space="preserve">                </w:t>
      </w:r>
      <w:r w:rsidRPr="00934AA4">
        <w:rPr>
          <w:rFonts w:ascii="Times New Roman" w:hAnsi="Times New Roman"/>
          <w:sz w:val="28"/>
          <w:szCs w:val="28"/>
          <w:lang w:val="ru-RU" w:eastAsia="ru-RU"/>
        </w:rPr>
        <w:t>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</w:t>
      </w:r>
      <w:r w:rsidR="004F75E5" w:rsidRPr="00934AA4">
        <w:rPr>
          <w:rFonts w:ascii="Times New Roman" w:hAnsi="Times New Roman"/>
          <w:sz w:val="28"/>
          <w:szCs w:val="28"/>
          <w:lang w:val="ru-RU" w:eastAsia="ru-RU"/>
        </w:rPr>
        <w:t xml:space="preserve">го оборудования </w:t>
      </w:r>
      <w:r w:rsidR="006D0215" w:rsidRPr="00934AA4">
        <w:rPr>
          <w:rFonts w:ascii="Times New Roman" w:hAnsi="Times New Roman"/>
          <w:sz w:val="28"/>
          <w:szCs w:val="28"/>
          <w:lang w:val="ru-RU" w:eastAsia="ru-RU"/>
        </w:rPr>
        <w:t>на</w:t>
      </w:r>
      <w:r w:rsidR="004F75E5" w:rsidRPr="00934AA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B1B65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0E56F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D0215" w:rsidRPr="000E56F0">
        <w:rPr>
          <w:rFonts w:ascii="Times New Roman" w:hAnsi="Times New Roman"/>
          <w:sz w:val="28"/>
          <w:szCs w:val="28"/>
          <w:lang w:val="ru-RU" w:eastAsia="ru-RU"/>
        </w:rPr>
        <w:t>квартал</w:t>
      </w:r>
      <w:r w:rsidRPr="000E56F0">
        <w:rPr>
          <w:rFonts w:ascii="Times New Roman" w:hAnsi="Times New Roman"/>
          <w:sz w:val="28"/>
          <w:szCs w:val="28"/>
          <w:lang w:val="ru-RU" w:eastAsia="ru-RU"/>
        </w:rPr>
        <w:t xml:space="preserve"> 20</w:t>
      </w:r>
      <w:r w:rsidR="006E25EB">
        <w:rPr>
          <w:rFonts w:ascii="Times New Roman" w:hAnsi="Times New Roman"/>
          <w:sz w:val="28"/>
          <w:szCs w:val="28"/>
          <w:lang w:val="ru-RU" w:eastAsia="ru-RU"/>
        </w:rPr>
        <w:t>20</w:t>
      </w:r>
      <w:r w:rsidRPr="000E56F0">
        <w:rPr>
          <w:rFonts w:ascii="Times New Roman" w:hAnsi="Times New Roman"/>
          <w:sz w:val="28"/>
          <w:szCs w:val="28"/>
          <w:lang w:val="ru-RU" w:eastAsia="ru-RU"/>
        </w:rPr>
        <w:t xml:space="preserve"> года</w:t>
      </w:r>
    </w:p>
    <w:p w:rsidR="007E31C2" w:rsidRDefault="004573B1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34AA4">
        <w:rPr>
          <w:rFonts w:ascii="Times New Roman" w:hAnsi="Times New Roman"/>
          <w:sz w:val="28"/>
          <w:szCs w:val="28"/>
          <w:lang w:val="ru-RU" w:eastAsia="ru-RU"/>
        </w:rPr>
        <w:t>(нарастающим итогом с начала года)</w:t>
      </w:r>
    </w:p>
    <w:p w:rsidR="00A46078" w:rsidRDefault="00A46078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W w:w="236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3"/>
        <w:gridCol w:w="2022"/>
        <w:gridCol w:w="146"/>
        <w:gridCol w:w="2690"/>
        <w:gridCol w:w="287"/>
        <w:gridCol w:w="2122"/>
        <w:gridCol w:w="2415"/>
        <w:gridCol w:w="2550"/>
        <w:gridCol w:w="20"/>
        <w:gridCol w:w="122"/>
        <w:gridCol w:w="2125"/>
        <w:gridCol w:w="2125"/>
        <w:gridCol w:w="2125"/>
        <w:gridCol w:w="2125"/>
        <w:gridCol w:w="2125"/>
      </w:tblGrid>
      <w:tr w:rsidR="00016347" w:rsidRPr="00103634" w:rsidTr="00C408BD">
        <w:trPr>
          <w:gridAfter w:val="4"/>
          <w:wAfter w:w="8500" w:type="dxa"/>
          <w:trHeight w:val="525"/>
        </w:trPr>
        <w:tc>
          <w:tcPr>
            <w:tcW w:w="15172" w:type="dxa"/>
            <w:gridSpan w:val="11"/>
          </w:tcPr>
          <w:p w:rsidR="00016347" w:rsidRPr="00CA32C4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A32C4">
              <w:rPr>
                <w:rFonts w:ascii="Times New Roman" w:hAnsi="Times New Roman"/>
                <w:lang w:val="ru-RU" w:eastAsia="ru-RU"/>
              </w:rPr>
              <w:t>1.Мероприятия по организации дополнительного профессионального образования медицинских работников по программам повышения квалификации</w:t>
            </w:r>
          </w:p>
        </w:tc>
      </w:tr>
      <w:tr w:rsidR="0083468C" w:rsidRPr="00103634" w:rsidTr="00C408BD">
        <w:trPr>
          <w:gridAfter w:val="4"/>
          <w:wAfter w:w="8500" w:type="dxa"/>
          <w:trHeight w:val="2991"/>
        </w:trPr>
        <w:tc>
          <w:tcPr>
            <w:tcW w:w="673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 xml:space="preserve">№ </w:t>
            </w:r>
            <w:proofErr w:type="spellStart"/>
            <w:proofErr w:type="gramStart"/>
            <w:r w:rsidRPr="00C111E3">
              <w:rPr>
                <w:rFonts w:ascii="Times New Roman" w:hAnsi="Times New Roman"/>
                <w:lang w:val="ru-RU" w:eastAsia="ru-RU"/>
              </w:rPr>
              <w:t>п</w:t>
            </w:r>
            <w:proofErr w:type="spellEnd"/>
            <w:proofErr w:type="gramEnd"/>
            <w:r w:rsidRPr="00C111E3">
              <w:rPr>
                <w:rFonts w:ascii="Times New Roman" w:hAnsi="Times New Roman"/>
                <w:lang w:val="ru-RU" w:eastAsia="ru-RU"/>
              </w:rPr>
              <w:t>/</w:t>
            </w:r>
            <w:proofErr w:type="spellStart"/>
            <w:r w:rsidRPr="00C111E3">
              <w:rPr>
                <w:rFonts w:ascii="Times New Roman" w:hAnsi="Times New Roman"/>
                <w:lang w:val="ru-RU" w:eastAsia="ru-RU"/>
              </w:rPr>
              <w:t>п</w:t>
            </w:r>
            <w:proofErr w:type="spellEnd"/>
          </w:p>
        </w:tc>
        <w:tc>
          <w:tcPr>
            <w:tcW w:w="2168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медицинской организации</w:t>
            </w:r>
          </w:p>
        </w:tc>
        <w:tc>
          <w:tcPr>
            <w:tcW w:w="2977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Фамилия, имя отчество медицинского работника, год рождения</w:t>
            </w:r>
          </w:p>
        </w:tc>
        <w:tc>
          <w:tcPr>
            <w:tcW w:w="2122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Специальность медицинского работника</w:t>
            </w:r>
          </w:p>
        </w:tc>
        <w:tc>
          <w:tcPr>
            <w:tcW w:w="2415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Занимаемая должность</w:t>
            </w:r>
          </w:p>
        </w:tc>
        <w:tc>
          <w:tcPr>
            <w:tcW w:w="2692" w:type="dxa"/>
            <w:gridSpan w:val="3"/>
          </w:tcPr>
          <w:p w:rsidR="00016347" w:rsidRPr="00C111E3" w:rsidRDefault="00016347" w:rsidP="006D021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Направление повышения квалификации (специальность, наименование и продолжительност</w:t>
            </w:r>
            <w:r w:rsidR="006D0215" w:rsidRPr="00C111E3">
              <w:rPr>
                <w:rFonts w:ascii="Times New Roman" w:hAnsi="Times New Roman"/>
                <w:lang w:val="ru-RU" w:eastAsia="ru-RU"/>
              </w:rPr>
              <w:t>ь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образовательных программ)</w:t>
            </w:r>
          </w:p>
        </w:tc>
        <w:tc>
          <w:tcPr>
            <w:tcW w:w="2125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Сумма средств нормированного страхового запаса ТФОМС (рублей)</w:t>
            </w:r>
          </w:p>
        </w:tc>
      </w:tr>
      <w:tr w:rsidR="0083468C" w:rsidRPr="00445ED2" w:rsidTr="00C408BD">
        <w:trPr>
          <w:gridAfter w:val="4"/>
          <w:wAfter w:w="8500" w:type="dxa"/>
          <w:trHeight w:val="174"/>
        </w:trPr>
        <w:tc>
          <w:tcPr>
            <w:tcW w:w="673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168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977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2122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2415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2692" w:type="dxa"/>
            <w:gridSpan w:val="3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2125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F304ED" w:rsidRPr="001808E8" w:rsidTr="00C408BD">
        <w:trPr>
          <w:gridAfter w:val="4"/>
          <w:wAfter w:w="8500" w:type="dxa"/>
          <w:trHeight w:val="174"/>
        </w:trPr>
        <w:tc>
          <w:tcPr>
            <w:tcW w:w="15172" w:type="dxa"/>
            <w:gridSpan w:val="11"/>
          </w:tcPr>
          <w:p w:rsidR="00F304ED" w:rsidRPr="00F304ED" w:rsidRDefault="00F432CF" w:rsidP="00F432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  <w:r w:rsidR="00F304ED" w:rsidRPr="00F304ED">
              <w:rPr>
                <w:rFonts w:ascii="Times New Roman" w:hAnsi="Times New Roman"/>
                <w:b/>
                <w:lang w:val="ru-RU"/>
              </w:rPr>
              <w:t xml:space="preserve"> квартал 20</w:t>
            </w:r>
            <w:r>
              <w:rPr>
                <w:rFonts w:ascii="Times New Roman" w:hAnsi="Times New Roman"/>
                <w:b/>
                <w:lang w:val="ru-RU"/>
              </w:rPr>
              <w:t>20</w:t>
            </w:r>
          </w:p>
        </w:tc>
      </w:tr>
      <w:tr w:rsidR="00A53A4A" w:rsidRPr="00A53A4A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746E39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746E39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DD2F8A" w:rsidRDefault="00A53A4A" w:rsidP="00A53A4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Default="00A53A4A" w:rsidP="00A53A4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lastRenderedPageBreak/>
              <w:t>"</w:t>
            </w:r>
            <w:r>
              <w:rPr>
                <w:rFonts w:ascii="Times New Roman" w:hAnsi="Times New Roman"/>
                <w:lang w:val="ru-RU"/>
              </w:rPr>
              <w:t xml:space="preserve">Поликлиника </w:t>
            </w:r>
          </w:p>
          <w:p w:rsidR="00A53A4A" w:rsidRPr="00DD2F8A" w:rsidRDefault="00A53A4A" w:rsidP="00A53A4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18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3842D0" w:rsidRDefault="00A53A4A" w:rsidP="00A53A4A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3842D0">
              <w:rPr>
                <w:rFonts w:ascii="Times New Roman" w:hAnsi="Times New Roman"/>
                <w:lang w:val="ru-RU"/>
              </w:rPr>
              <w:lastRenderedPageBreak/>
              <w:t>Родимкина</w:t>
            </w:r>
            <w:proofErr w:type="spellEnd"/>
            <w:r w:rsidRPr="003842D0">
              <w:rPr>
                <w:rFonts w:ascii="Times New Roman" w:hAnsi="Times New Roman"/>
                <w:lang w:val="ru-RU"/>
              </w:rPr>
              <w:t xml:space="preserve"> Татьяна Геннадьевна,1972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3842D0">
              <w:rPr>
                <w:rFonts w:ascii="Times New Roman" w:hAnsi="Times New Roman"/>
                <w:lang w:val="ru-RU"/>
              </w:rPr>
              <w:t>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3842D0" w:rsidRDefault="00A53A4A" w:rsidP="00A53A4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842D0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3842D0" w:rsidRDefault="00A53A4A" w:rsidP="00A53A4A">
            <w:pPr>
              <w:rPr>
                <w:rFonts w:ascii="Times New Roman" w:hAnsi="Times New Roman"/>
              </w:rPr>
            </w:pPr>
            <w:proofErr w:type="spellStart"/>
            <w:r w:rsidRPr="003842D0">
              <w:rPr>
                <w:rFonts w:ascii="Times New Roman" w:hAnsi="Times New Roman"/>
              </w:rPr>
              <w:t>Врач-терапевт</w:t>
            </w:r>
            <w:proofErr w:type="spellEnd"/>
            <w:r w:rsidRPr="003842D0">
              <w:rPr>
                <w:rFonts w:ascii="Times New Roman" w:hAnsi="Times New Roman"/>
              </w:rPr>
              <w:t xml:space="preserve"> </w:t>
            </w:r>
            <w:proofErr w:type="spellStart"/>
            <w:r w:rsidRPr="003842D0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A53A4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A53A4A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A53A4A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A53A4A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A53A4A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A53A4A" w:rsidRPr="00A53A4A" w:rsidTr="00C408BD">
        <w:trPr>
          <w:gridAfter w:val="4"/>
          <w:wAfter w:w="8500" w:type="dxa"/>
        </w:trPr>
        <w:tc>
          <w:tcPr>
            <w:tcW w:w="673" w:type="dxa"/>
          </w:tcPr>
          <w:p w:rsidR="00A53A4A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DD2F8A" w:rsidRDefault="00A53A4A" w:rsidP="00B2686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4C3C67" w:rsidRDefault="00A53A4A" w:rsidP="00A53A4A">
            <w:pPr>
              <w:rPr>
                <w:rFonts w:ascii="Times New Roman" w:hAnsi="Times New Roman"/>
                <w:lang w:val="ru-RU"/>
              </w:rPr>
            </w:pPr>
            <w:r w:rsidRPr="004C3C67">
              <w:rPr>
                <w:rFonts w:ascii="Times New Roman" w:hAnsi="Times New Roman"/>
                <w:lang w:val="ru-RU"/>
              </w:rPr>
              <w:t>Шваб Светлана Васильевна,1960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C3C67">
              <w:rPr>
                <w:rFonts w:ascii="Times New Roman" w:hAnsi="Times New Roman"/>
                <w:lang w:val="ru-RU"/>
              </w:rPr>
              <w:t>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3842D0" w:rsidRDefault="00A53A4A" w:rsidP="00A53A4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842D0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3842D0" w:rsidRDefault="00A53A4A" w:rsidP="00A53A4A">
            <w:pPr>
              <w:rPr>
                <w:rFonts w:ascii="Times New Roman" w:hAnsi="Times New Roman"/>
              </w:rPr>
            </w:pPr>
            <w:proofErr w:type="spellStart"/>
            <w:r w:rsidRPr="003842D0">
              <w:rPr>
                <w:rFonts w:ascii="Times New Roman" w:hAnsi="Times New Roman"/>
              </w:rPr>
              <w:t>Врач-терапевт</w:t>
            </w:r>
            <w:proofErr w:type="spellEnd"/>
            <w:r w:rsidRPr="003842D0">
              <w:rPr>
                <w:rFonts w:ascii="Times New Roman" w:hAnsi="Times New Roman"/>
              </w:rPr>
              <w:t xml:space="preserve"> </w:t>
            </w:r>
            <w:proofErr w:type="spellStart"/>
            <w:r w:rsidRPr="003842D0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Default="00A53A4A" w:rsidP="00C25201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A53A4A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A53A4A" w:rsidTr="00C408BD">
        <w:trPr>
          <w:gridAfter w:val="4"/>
          <w:wAfter w:w="8500" w:type="dxa"/>
        </w:trPr>
        <w:tc>
          <w:tcPr>
            <w:tcW w:w="673" w:type="dxa"/>
          </w:tcPr>
          <w:p w:rsidR="00A53A4A" w:rsidRDefault="00A53A4A" w:rsidP="004873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Default="00A53A4A" w:rsidP="00A53A4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Поликлиника № 18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A53A4A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A53A4A" w:rsidRPr="00A53A4A" w:rsidTr="00C408BD">
        <w:trPr>
          <w:gridAfter w:val="4"/>
          <w:wAfter w:w="8500" w:type="dxa"/>
        </w:trPr>
        <w:tc>
          <w:tcPr>
            <w:tcW w:w="673" w:type="dxa"/>
          </w:tcPr>
          <w:p w:rsidR="00A53A4A" w:rsidRDefault="00A53A4A" w:rsidP="004873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</w:tcPr>
          <w:p w:rsidR="00A53A4A" w:rsidRPr="00836758" w:rsidRDefault="00A53A4A" w:rsidP="00A53A4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A53A4A" w:rsidRPr="00DD2F8A" w:rsidRDefault="00A53A4A" w:rsidP="00A53A4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Палласовская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977" w:type="dxa"/>
            <w:gridSpan w:val="2"/>
          </w:tcPr>
          <w:p w:rsidR="00A53A4A" w:rsidRDefault="00A53A4A" w:rsidP="00480694">
            <w:pPr>
              <w:rPr>
                <w:rFonts w:ascii="Times New Roman" w:hAnsi="Times New Roman"/>
                <w:lang w:val="ru-RU"/>
              </w:rPr>
            </w:pPr>
            <w:r w:rsidRPr="008C19EB">
              <w:rPr>
                <w:rFonts w:ascii="Times New Roman" w:hAnsi="Times New Roman"/>
                <w:lang w:val="ru-RU"/>
              </w:rPr>
              <w:t>Насырова Светлана Карагойшина,1964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3842D0" w:rsidRDefault="00A53A4A" w:rsidP="00A53A4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842D0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3842D0" w:rsidRDefault="00A53A4A" w:rsidP="00A53A4A">
            <w:pPr>
              <w:rPr>
                <w:rFonts w:ascii="Times New Roman" w:hAnsi="Times New Roman"/>
              </w:rPr>
            </w:pPr>
            <w:proofErr w:type="spellStart"/>
            <w:r w:rsidRPr="003842D0">
              <w:rPr>
                <w:rFonts w:ascii="Times New Roman" w:hAnsi="Times New Roman"/>
              </w:rPr>
              <w:t>Врач-терапевт</w:t>
            </w:r>
            <w:proofErr w:type="spellEnd"/>
            <w:r w:rsidRPr="003842D0">
              <w:rPr>
                <w:rFonts w:ascii="Times New Roman" w:hAnsi="Times New Roman"/>
              </w:rPr>
              <w:t xml:space="preserve"> </w:t>
            </w:r>
            <w:proofErr w:type="spellStart"/>
            <w:r w:rsidRPr="003842D0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</w:tcPr>
          <w:p w:rsidR="00A53A4A" w:rsidRPr="00DC40F1" w:rsidRDefault="00A53A4A" w:rsidP="00A53A4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A53A4A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A53A4A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Default="00A53A4A" w:rsidP="00A53A4A">
            <w:pPr>
              <w:jc w:val="both"/>
              <w:rPr>
                <w:rFonts w:ascii="Times New Roman" w:hAnsi="Times New Roman"/>
                <w:lang w:val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A53A4A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DD2F8A" w:rsidRDefault="00A53A4A" w:rsidP="00B2686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Pr="00C111E3" w:rsidRDefault="00A53A4A" w:rsidP="00B2686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Поликлиника    № 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B26860" w:rsidRDefault="00A53A4A" w:rsidP="0048069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Власова Лариса Альбертовна</w:t>
            </w:r>
            <w:r w:rsidRPr="00B26860">
              <w:rPr>
                <w:rFonts w:ascii="Times New Roman" w:hAnsi="Times New Roman"/>
                <w:lang w:val="ru-RU"/>
              </w:rPr>
              <w:t xml:space="preserve">, </w:t>
            </w:r>
            <w:r w:rsidRPr="00974765">
              <w:rPr>
                <w:rFonts w:ascii="Times New Roman" w:hAnsi="Times New Roman"/>
                <w:lang w:val="ru-RU"/>
              </w:rPr>
              <w:t>1960 г.р.</w:t>
            </w:r>
          </w:p>
        </w:tc>
        <w:tc>
          <w:tcPr>
            <w:tcW w:w="2122" w:type="dxa"/>
          </w:tcPr>
          <w:p w:rsidR="00A53A4A" w:rsidRPr="00B26860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26860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B26860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B26860">
              <w:rPr>
                <w:rFonts w:ascii="Times New Roman" w:hAnsi="Times New Roman"/>
                <w:lang w:val="ru-RU"/>
              </w:rPr>
              <w:t>Врач-терапевт участковый</w:t>
            </w:r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C25201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C25201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C25201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C2520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1.5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B26860" w:rsidRDefault="00A53A4A" w:rsidP="0048069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Сухих Елена  Леонидовна</w:t>
            </w:r>
            <w:r w:rsidRPr="00B26860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58</w:t>
            </w:r>
            <w:r w:rsidRPr="00B26860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B26860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26860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B26860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B26860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1.6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B26860" w:rsidRDefault="00A53A4A" w:rsidP="0048069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Козлова Анна Николаевна</w:t>
            </w:r>
            <w:r w:rsidRPr="00B26860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80</w:t>
            </w:r>
            <w:r w:rsidRPr="00B26860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B26860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26860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B26860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B26860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A40E8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1.7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B26860" w:rsidRDefault="00A53A4A" w:rsidP="0048069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Долгова Наталья Олеговна,</w:t>
            </w:r>
            <w:r w:rsidRPr="00B26860">
              <w:rPr>
                <w:rFonts w:ascii="Times New Roman" w:hAnsi="Times New Roman"/>
                <w:lang w:val="ru-RU"/>
              </w:rPr>
              <w:t xml:space="preserve"> 19</w:t>
            </w:r>
            <w:r>
              <w:rPr>
                <w:rFonts w:ascii="Times New Roman" w:hAnsi="Times New Roman"/>
                <w:lang w:val="ru-RU"/>
              </w:rPr>
              <w:t>79</w:t>
            </w:r>
            <w:r w:rsidRPr="00B26860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B26860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26860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B26860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B26860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C2520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1.8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048E8" w:rsidRDefault="00A53A4A" w:rsidP="0048069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Курышева Ирина Викторовна</w:t>
            </w:r>
            <w:r w:rsidRPr="00F048E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57</w:t>
            </w:r>
            <w:r w:rsidRPr="00F048E8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F048E8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048E8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F048E8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F048E8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1.9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048E8" w:rsidRDefault="00A53A4A" w:rsidP="0048069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Николаева Елена Николаевна</w:t>
            </w:r>
            <w:r w:rsidRPr="00F048E8">
              <w:rPr>
                <w:rFonts w:ascii="Times New Roman" w:hAnsi="Times New Roman"/>
                <w:lang w:val="ru-RU"/>
              </w:rPr>
              <w:t>, 197</w:t>
            </w:r>
            <w:r>
              <w:rPr>
                <w:rFonts w:ascii="Times New Roman" w:hAnsi="Times New Roman"/>
                <w:lang w:val="ru-RU"/>
              </w:rPr>
              <w:t>5</w:t>
            </w:r>
            <w:r w:rsidRPr="00F048E8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F048E8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048E8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F048E8" w:rsidRDefault="00A53A4A" w:rsidP="00A40E8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Заведующий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1.10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048E8" w:rsidRDefault="00A53A4A" w:rsidP="00480694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Прокурова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Екатерина Юрьевна</w:t>
            </w:r>
            <w:r w:rsidRPr="00F048E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86</w:t>
            </w:r>
            <w:r w:rsidRPr="00F048E8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F048E8" w:rsidRDefault="00A53A4A" w:rsidP="009747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26860">
              <w:rPr>
                <w:rFonts w:ascii="Times New Roman" w:hAnsi="Times New Roman"/>
              </w:rPr>
              <w:t>Терапия</w:t>
            </w:r>
            <w:proofErr w:type="spellEnd"/>
            <w:r w:rsidRPr="005C6F74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2415" w:type="dxa"/>
          </w:tcPr>
          <w:p w:rsidR="00A53A4A" w:rsidRPr="00F048E8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F048E8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A40E8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1.11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048E8" w:rsidRDefault="00A53A4A" w:rsidP="00480694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Аведова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Ирина Васильевна</w:t>
            </w:r>
            <w:r w:rsidRPr="00F048E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67</w:t>
            </w:r>
            <w:r w:rsidRPr="00F048E8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517F44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17F44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480694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480694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C2520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1.12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048E8" w:rsidRDefault="00A53A4A" w:rsidP="00480694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Каймакова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Елена Михайловна</w:t>
            </w:r>
            <w:r w:rsidRPr="00F048E8">
              <w:rPr>
                <w:rFonts w:ascii="Times New Roman" w:hAnsi="Times New Roman"/>
                <w:lang w:val="ru-RU"/>
              </w:rPr>
              <w:t>,  19</w:t>
            </w:r>
            <w:r>
              <w:rPr>
                <w:rFonts w:ascii="Times New Roman" w:hAnsi="Times New Roman"/>
                <w:lang w:val="ru-RU"/>
              </w:rPr>
              <w:t>57</w:t>
            </w:r>
            <w:r w:rsidRPr="00F048E8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B444A7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444A7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B444A7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B444A7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1.13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B444A7" w:rsidRDefault="00A53A4A" w:rsidP="00480694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Живаева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Лариса Петровна,</w:t>
            </w:r>
            <w:r w:rsidRPr="00B444A7">
              <w:rPr>
                <w:rFonts w:ascii="Times New Roman" w:hAnsi="Times New Roman"/>
                <w:lang w:val="ru-RU"/>
              </w:rPr>
              <w:t xml:space="preserve"> 19</w:t>
            </w:r>
            <w:r>
              <w:rPr>
                <w:rFonts w:ascii="Times New Roman" w:hAnsi="Times New Roman"/>
                <w:lang w:val="ru-RU"/>
              </w:rPr>
              <w:t>5</w:t>
            </w:r>
            <w:r w:rsidRPr="00B444A7">
              <w:rPr>
                <w:rFonts w:ascii="Times New Roman" w:hAnsi="Times New Roman"/>
                <w:lang w:val="ru-RU"/>
              </w:rPr>
              <w:t>3 г.р.</w:t>
            </w:r>
          </w:p>
        </w:tc>
        <w:tc>
          <w:tcPr>
            <w:tcW w:w="2122" w:type="dxa"/>
          </w:tcPr>
          <w:p w:rsidR="00A53A4A" w:rsidRPr="00B444A7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444A7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B444A7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B444A7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320DD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D3503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1.14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B444A7" w:rsidRDefault="00A53A4A" w:rsidP="0048069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Веселова Ирина Николаевна</w:t>
            </w:r>
            <w:r w:rsidRPr="00B444A7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61</w:t>
            </w:r>
            <w:r w:rsidRPr="00B444A7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B444A7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444A7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B444A7" w:rsidRDefault="00A53A4A" w:rsidP="00A40E88">
            <w:pPr>
              <w:rPr>
                <w:rFonts w:ascii="Times New Roman" w:hAnsi="Times New Roman"/>
                <w:lang w:val="ru-RU"/>
              </w:rPr>
            </w:pPr>
            <w:r w:rsidRPr="00B444A7">
              <w:rPr>
                <w:rFonts w:ascii="Times New Roman" w:hAnsi="Times New Roman"/>
                <w:lang w:val="ru-RU"/>
              </w:rPr>
              <w:t>Врач-терапевт-участковый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A40E8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1B5E9A" w:rsidTr="00C408BD">
        <w:tc>
          <w:tcPr>
            <w:tcW w:w="673" w:type="dxa"/>
          </w:tcPr>
          <w:p w:rsidR="00A53A4A" w:rsidRPr="00C111E3" w:rsidRDefault="00A53A4A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Pr="00C111E3" w:rsidRDefault="00A53A4A" w:rsidP="00F42F5E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 w:eastAsia="ru-RU"/>
              </w:rPr>
              <w:t>Поликлиника № 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2125" w:type="dxa"/>
          </w:tcPr>
          <w:p w:rsidR="00A53A4A" w:rsidRPr="00AA2963" w:rsidRDefault="00A53A4A" w:rsidP="00292AD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55</w:t>
            </w:r>
            <w:r w:rsidRPr="00B6435C">
              <w:rPr>
                <w:rFonts w:ascii="Times New Roman" w:hAnsi="Times New Roman"/>
                <w:lang w:eastAsia="ru-RU"/>
              </w:rPr>
              <w:t> 000</w:t>
            </w:r>
            <w:r w:rsidRPr="00B6435C">
              <w:rPr>
                <w:rFonts w:ascii="Times New Roman" w:hAnsi="Times New Roman"/>
                <w:lang w:val="ru-RU" w:eastAsia="ru-RU"/>
              </w:rPr>
              <w:t>,</w:t>
            </w:r>
            <w:r w:rsidRPr="00B6435C">
              <w:rPr>
                <w:rFonts w:ascii="Times New Roman" w:hAnsi="Times New Roman"/>
                <w:lang w:eastAsia="ru-RU"/>
              </w:rPr>
              <w:t>00</w:t>
            </w:r>
          </w:p>
        </w:tc>
        <w:tc>
          <w:tcPr>
            <w:tcW w:w="2125" w:type="dxa"/>
          </w:tcPr>
          <w:p w:rsidR="00A53A4A" w:rsidRPr="001B5E9A" w:rsidRDefault="00A53A4A">
            <w:pPr>
              <w:spacing w:after="200" w:line="276" w:lineRule="auto"/>
            </w:pPr>
          </w:p>
        </w:tc>
        <w:tc>
          <w:tcPr>
            <w:tcW w:w="2125" w:type="dxa"/>
          </w:tcPr>
          <w:p w:rsidR="00A53A4A" w:rsidRPr="001B5E9A" w:rsidRDefault="00A53A4A">
            <w:pPr>
              <w:spacing w:after="200" w:line="276" w:lineRule="auto"/>
            </w:pPr>
          </w:p>
        </w:tc>
        <w:tc>
          <w:tcPr>
            <w:tcW w:w="2125" w:type="dxa"/>
          </w:tcPr>
          <w:p w:rsidR="00A53A4A" w:rsidRPr="001B5E9A" w:rsidRDefault="00A53A4A">
            <w:pPr>
              <w:spacing w:after="200" w:line="276" w:lineRule="auto"/>
            </w:pPr>
          </w:p>
        </w:tc>
        <w:tc>
          <w:tcPr>
            <w:tcW w:w="2125" w:type="dxa"/>
          </w:tcPr>
          <w:p w:rsidR="00A53A4A" w:rsidRPr="00C111E3" w:rsidRDefault="00A53A4A" w:rsidP="00AD74D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CB2C26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1.15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DD2F8A" w:rsidRDefault="00A53A4A" w:rsidP="003408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Default="00A53A4A" w:rsidP="003408D1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Поликлиника </w:t>
            </w:r>
          </w:p>
          <w:p w:rsidR="00A53A4A" w:rsidRPr="00C111E3" w:rsidRDefault="00A53A4A" w:rsidP="003408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5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75638A" w:rsidRDefault="00A53A4A" w:rsidP="00F731B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Прохорова Светлана Сергеевна</w:t>
            </w:r>
            <w:r w:rsidRPr="0075638A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43</w:t>
            </w:r>
            <w:r w:rsidRPr="0075638A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75638A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5638A">
              <w:rPr>
                <w:rFonts w:ascii="Times New Roman" w:hAnsi="Times New Roman"/>
              </w:rPr>
              <w:t>Терапия</w:t>
            </w:r>
            <w:proofErr w:type="spellEnd"/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75638A" w:rsidRDefault="00A53A4A" w:rsidP="0075638A">
            <w:pPr>
              <w:rPr>
                <w:rFonts w:ascii="Times New Roman" w:hAnsi="Times New Roman"/>
              </w:rPr>
            </w:pPr>
            <w:proofErr w:type="spellStart"/>
            <w:r w:rsidRPr="0075638A">
              <w:rPr>
                <w:rFonts w:ascii="Times New Roman" w:hAnsi="Times New Roman"/>
              </w:rPr>
              <w:t>Врач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5638A">
              <w:rPr>
                <w:rFonts w:ascii="Times New Roman" w:hAnsi="Times New Roman"/>
              </w:rPr>
              <w:t xml:space="preserve">- </w:t>
            </w:r>
            <w:proofErr w:type="spellStart"/>
            <w:r w:rsidRPr="0075638A">
              <w:rPr>
                <w:rFonts w:ascii="Times New Roman" w:hAnsi="Times New Roman"/>
              </w:rPr>
              <w:t>терапевт</w:t>
            </w:r>
            <w:proofErr w:type="spellEnd"/>
            <w:r w:rsidRPr="0075638A">
              <w:rPr>
                <w:rFonts w:ascii="Times New Roman" w:hAnsi="Times New Roman"/>
              </w:rPr>
              <w:t xml:space="preserve"> </w:t>
            </w:r>
            <w:proofErr w:type="spellStart"/>
            <w:r w:rsidRPr="0075638A">
              <w:rPr>
                <w:rFonts w:ascii="Times New Roman" w:hAnsi="Times New Roman"/>
              </w:rPr>
              <w:t>участковый</w:t>
            </w:r>
            <w:proofErr w:type="spellEnd"/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8D632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8D6323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8D6323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8D6323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A53A4A" w:rsidRPr="00C111E3" w:rsidRDefault="00A53A4A" w:rsidP="002A23B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CB2C26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1.16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75638A" w:rsidRDefault="00A53A4A" w:rsidP="00F731B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Пушечникова </w:t>
            </w:r>
            <w:proofErr w:type="spellStart"/>
            <w:r>
              <w:rPr>
                <w:rFonts w:ascii="Times New Roman" w:hAnsi="Times New Roman"/>
                <w:lang w:val="ru-RU"/>
              </w:rPr>
              <w:t>Элина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Геннадиевна</w:t>
            </w:r>
            <w:r w:rsidRPr="0075638A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68</w:t>
            </w:r>
            <w:r w:rsidRPr="0075638A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75638A" w:rsidRDefault="00A53A4A" w:rsidP="00A40E8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5638A">
              <w:rPr>
                <w:rFonts w:ascii="Times New Roman" w:hAnsi="Times New Roman"/>
              </w:rPr>
              <w:t>Терапия</w:t>
            </w:r>
            <w:proofErr w:type="spellEnd"/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rPr>
                <w:rFonts w:ascii="Times New Roman" w:hAnsi="Times New Roman"/>
              </w:rPr>
            </w:pPr>
          </w:p>
          <w:p w:rsidR="00A53A4A" w:rsidRPr="0075638A" w:rsidRDefault="00A53A4A" w:rsidP="00A40E88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75638A" w:rsidRDefault="00A53A4A" w:rsidP="0075638A">
            <w:pPr>
              <w:rPr>
                <w:rFonts w:ascii="Times New Roman" w:hAnsi="Times New Roman"/>
              </w:rPr>
            </w:pPr>
            <w:proofErr w:type="spellStart"/>
            <w:r w:rsidRPr="0075638A">
              <w:rPr>
                <w:rFonts w:ascii="Times New Roman" w:hAnsi="Times New Roman"/>
              </w:rPr>
              <w:t>Врач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5638A">
              <w:rPr>
                <w:rFonts w:ascii="Times New Roman" w:hAnsi="Times New Roman"/>
              </w:rPr>
              <w:t xml:space="preserve">- </w:t>
            </w:r>
            <w:proofErr w:type="spellStart"/>
            <w:r w:rsidRPr="0075638A">
              <w:rPr>
                <w:rFonts w:ascii="Times New Roman" w:hAnsi="Times New Roman"/>
              </w:rPr>
              <w:t>терапевт</w:t>
            </w:r>
            <w:proofErr w:type="spellEnd"/>
            <w:r w:rsidRPr="0075638A">
              <w:rPr>
                <w:rFonts w:ascii="Times New Roman" w:hAnsi="Times New Roman"/>
              </w:rPr>
              <w:t xml:space="preserve"> </w:t>
            </w:r>
            <w:proofErr w:type="spellStart"/>
            <w:r w:rsidRPr="0075638A">
              <w:rPr>
                <w:rFonts w:ascii="Times New Roman" w:hAnsi="Times New Roman"/>
              </w:rPr>
              <w:t>участковый</w:t>
            </w:r>
            <w:proofErr w:type="spellEnd"/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  <w:p w:rsidR="00A53A4A" w:rsidRPr="0075638A" w:rsidRDefault="00A53A4A" w:rsidP="0075638A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2A23B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75638A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3408D1" w:rsidRDefault="00A53A4A" w:rsidP="002A23B5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Pr="00C111E3" w:rsidRDefault="00A53A4A" w:rsidP="003408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Поликлиника № 5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A53A4A" w:rsidRPr="00C111E3" w:rsidRDefault="00A53A4A" w:rsidP="004873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2A23B5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1.17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DD2F8A" w:rsidRDefault="00A53A4A" w:rsidP="002A23B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Default="00A53A4A" w:rsidP="002A23B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Клиническая поликлиника </w:t>
            </w:r>
          </w:p>
          <w:p w:rsidR="00A53A4A" w:rsidRPr="00C111E3" w:rsidRDefault="00A53A4A" w:rsidP="002A23B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28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4C3C67" w:rsidRDefault="00A53A4A" w:rsidP="004535B1">
            <w:pPr>
              <w:rPr>
                <w:rFonts w:ascii="Times New Roman" w:hAnsi="Times New Roman"/>
                <w:lang w:val="ru-RU"/>
              </w:rPr>
            </w:pPr>
            <w:r w:rsidRPr="004C3C67"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еливанова Ирина Сергеевна</w:t>
            </w:r>
            <w:r w:rsidRPr="004C3C67">
              <w:rPr>
                <w:rFonts w:ascii="Times New Roman" w:hAnsi="Times New Roman"/>
                <w:lang w:val="ru-RU"/>
              </w:rPr>
              <w:t>,    197</w:t>
            </w:r>
            <w:r>
              <w:rPr>
                <w:rFonts w:ascii="Times New Roman" w:hAnsi="Times New Roman"/>
                <w:lang w:val="ru-RU"/>
              </w:rPr>
              <w:t>1</w:t>
            </w:r>
            <w:r w:rsidRPr="004C3C67">
              <w:rPr>
                <w:rFonts w:ascii="Times New Roman" w:hAnsi="Times New Roman"/>
                <w:lang w:val="ru-RU"/>
              </w:rPr>
              <w:t xml:space="preserve"> г. </w:t>
            </w:r>
            <w:r>
              <w:rPr>
                <w:rFonts w:ascii="Times New Roman" w:hAnsi="Times New Roman"/>
                <w:lang w:val="ru-RU"/>
              </w:rPr>
              <w:t>р.</w:t>
            </w:r>
          </w:p>
        </w:tc>
        <w:tc>
          <w:tcPr>
            <w:tcW w:w="2122" w:type="dxa"/>
          </w:tcPr>
          <w:p w:rsidR="00A53A4A" w:rsidRPr="00AD74D4" w:rsidRDefault="00A53A4A" w:rsidP="000C57F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Терапия</w:t>
            </w:r>
            <w:proofErr w:type="spellEnd"/>
          </w:p>
          <w:p w:rsidR="00A53A4A" w:rsidRPr="00AD74D4" w:rsidRDefault="00A53A4A" w:rsidP="000C57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AD74D4" w:rsidRDefault="00A53A4A" w:rsidP="004535B1">
            <w:pPr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Врач</w:t>
            </w:r>
            <w:proofErr w:type="spellEnd"/>
            <w:r w:rsidRPr="00AD74D4">
              <w:rPr>
                <w:rFonts w:ascii="Times New Roman" w:hAnsi="Times New Roman"/>
              </w:rPr>
              <w:t xml:space="preserve"> – </w:t>
            </w:r>
            <w:proofErr w:type="spellStart"/>
            <w:r w:rsidRPr="00AD74D4">
              <w:rPr>
                <w:rFonts w:ascii="Times New Roman" w:hAnsi="Times New Roman"/>
              </w:rPr>
              <w:t>терапевт</w:t>
            </w:r>
            <w:proofErr w:type="spellEnd"/>
            <w:r w:rsidRPr="00AD74D4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AD74D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AD74D4">
            <w:pPr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AD74D4">
            <w:pPr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AD74D4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2A23B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2A23B5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1.18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AD74D4" w:rsidRDefault="00A53A4A" w:rsidP="00E27E5F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Бриньковская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Зоя Ивановна,</w:t>
            </w:r>
            <w:r w:rsidRPr="00AD74D4">
              <w:rPr>
                <w:rFonts w:ascii="Times New Roman" w:hAnsi="Times New Roman"/>
                <w:lang w:val="ru-RU"/>
              </w:rPr>
              <w:t xml:space="preserve"> 19</w:t>
            </w:r>
            <w:r>
              <w:rPr>
                <w:rFonts w:ascii="Times New Roman" w:hAnsi="Times New Roman"/>
                <w:lang w:val="ru-RU"/>
              </w:rPr>
              <w:t>49</w:t>
            </w:r>
            <w:r w:rsidRPr="00AD74D4">
              <w:rPr>
                <w:rFonts w:ascii="Times New Roman" w:hAnsi="Times New Roman"/>
                <w:lang w:val="ru-RU"/>
              </w:rPr>
              <w:t xml:space="preserve"> г. 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A53A4A" w:rsidRPr="00AD74D4" w:rsidRDefault="00A53A4A" w:rsidP="000C57F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Терапия</w:t>
            </w:r>
            <w:proofErr w:type="spellEnd"/>
          </w:p>
          <w:p w:rsidR="00A53A4A" w:rsidRPr="00AD74D4" w:rsidRDefault="00A53A4A" w:rsidP="000C57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AD74D4" w:rsidRDefault="00A53A4A" w:rsidP="004535B1">
            <w:pPr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Врач</w:t>
            </w:r>
            <w:proofErr w:type="spellEnd"/>
            <w:r w:rsidRPr="00AD74D4">
              <w:rPr>
                <w:rFonts w:ascii="Times New Roman" w:hAnsi="Times New Roman"/>
              </w:rPr>
              <w:t xml:space="preserve"> – </w:t>
            </w:r>
            <w:proofErr w:type="spellStart"/>
            <w:r w:rsidRPr="00AD74D4">
              <w:rPr>
                <w:rFonts w:ascii="Times New Roman" w:hAnsi="Times New Roman"/>
              </w:rPr>
              <w:t>терапевт</w:t>
            </w:r>
            <w:proofErr w:type="spellEnd"/>
            <w:r w:rsidRPr="00AD74D4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2A23B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2A23B5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1.19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AD74D4" w:rsidRDefault="00A53A4A" w:rsidP="004535B1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Бугаенко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Ирина Владимировна</w:t>
            </w:r>
            <w:r w:rsidRPr="00AD74D4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58</w:t>
            </w:r>
            <w:r w:rsidRPr="00AD74D4">
              <w:rPr>
                <w:rFonts w:ascii="Times New Roman" w:hAnsi="Times New Roman"/>
                <w:lang w:val="ru-RU"/>
              </w:rPr>
              <w:t xml:space="preserve"> г. 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A53A4A" w:rsidRPr="00AD74D4" w:rsidRDefault="00A53A4A" w:rsidP="000C57F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Терапия</w:t>
            </w:r>
            <w:proofErr w:type="spellEnd"/>
          </w:p>
          <w:p w:rsidR="00A53A4A" w:rsidRPr="00AD74D4" w:rsidRDefault="00A53A4A" w:rsidP="000C57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AD74D4" w:rsidRDefault="00A53A4A" w:rsidP="00AD74D4">
            <w:pPr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Врач</w:t>
            </w:r>
            <w:proofErr w:type="spellEnd"/>
            <w:r w:rsidRPr="00AD74D4">
              <w:rPr>
                <w:rFonts w:ascii="Times New Roman" w:hAnsi="Times New Roman"/>
              </w:rPr>
              <w:t xml:space="preserve"> – </w:t>
            </w:r>
            <w:proofErr w:type="spellStart"/>
            <w:r w:rsidRPr="00AD74D4">
              <w:rPr>
                <w:rFonts w:ascii="Times New Roman" w:hAnsi="Times New Roman"/>
              </w:rPr>
              <w:t>терапевт</w:t>
            </w:r>
            <w:proofErr w:type="spellEnd"/>
            <w:r w:rsidRPr="00AD74D4">
              <w:rPr>
                <w:rFonts w:ascii="Times New Roman" w:hAnsi="Times New Roman"/>
              </w:rPr>
              <w:t xml:space="preserve">  </w:t>
            </w:r>
            <w:proofErr w:type="spellStart"/>
            <w:r w:rsidRPr="00AD74D4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2A23B5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1.20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AD74D4" w:rsidRDefault="00A53A4A" w:rsidP="004535B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Иванова</w:t>
            </w:r>
            <w:r w:rsidRPr="00AD74D4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Елена </w:t>
            </w:r>
            <w:r w:rsidRPr="00AD74D4">
              <w:rPr>
                <w:rFonts w:ascii="Times New Roman" w:hAnsi="Times New Roman"/>
                <w:lang w:val="ru-RU"/>
              </w:rPr>
              <w:t>Александровна, 19</w:t>
            </w:r>
            <w:r>
              <w:rPr>
                <w:rFonts w:ascii="Times New Roman" w:hAnsi="Times New Roman"/>
                <w:lang w:val="ru-RU"/>
              </w:rPr>
              <w:t>74</w:t>
            </w:r>
            <w:r w:rsidRPr="00AD74D4">
              <w:rPr>
                <w:rFonts w:ascii="Times New Roman" w:hAnsi="Times New Roman"/>
                <w:lang w:val="ru-RU"/>
              </w:rPr>
              <w:t xml:space="preserve"> г. </w:t>
            </w:r>
            <w:r>
              <w:rPr>
                <w:rFonts w:ascii="Times New Roman" w:hAnsi="Times New Roman"/>
                <w:lang w:val="ru-RU"/>
              </w:rPr>
              <w:t>р.</w:t>
            </w:r>
          </w:p>
        </w:tc>
        <w:tc>
          <w:tcPr>
            <w:tcW w:w="2122" w:type="dxa"/>
          </w:tcPr>
          <w:p w:rsidR="00A53A4A" w:rsidRPr="00AD74D4" w:rsidRDefault="00A53A4A" w:rsidP="000C57F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Терапия</w:t>
            </w:r>
            <w:proofErr w:type="spellEnd"/>
          </w:p>
          <w:p w:rsidR="00A53A4A" w:rsidRPr="00AD74D4" w:rsidRDefault="00A53A4A" w:rsidP="000C57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AD74D4" w:rsidRDefault="00A53A4A" w:rsidP="00AD74D4">
            <w:pPr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Врач</w:t>
            </w:r>
            <w:proofErr w:type="spellEnd"/>
            <w:r w:rsidRPr="00AD74D4">
              <w:rPr>
                <w:rFonts w:ascii="Times New Roman" w:hAnsi="Times New Roman"/>
              </w:rPr>
              <w:t xml:space="preserve"> – </w:t>
            </w:r>
            <w:proofErr w:type="spellStart"/>
            <w:r w:rsidRPr="00AD74D4">
              <w:rPr>
                <w:rFonts w:ascii="Times New Roman" w:hAnsi="Times New Roman"/>
              </w:rPr>
              <w:t>терапевт</w:t>
            </w:r>
            <w:proofErr w:type="spellEnd"/>
            <w:r w:rsidRPr="00AD74D4">
              <w:rPr>
                <w:rFonts w:ascii="Times New Roman" w:hAnsi="Times New Roman"/>
              </w:rPr>
              <w:t xml:space="preserve">  </w:t>
            </w:r>
            <w:proofErr w:type="spellStart"/>
            <w:r w:rsidRPr="00AD74D4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C111E3" w:rsidRDefault="00A53A4A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Pr="00C111E3" w:rsidRDefault="00A53A4A" w:rsidP="002A23B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поликлиника № 28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A53A4A" w:rsidRPr="00C111E3" w:rsidRDefault="00A53A4A" w:rsidP="004535B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20 000,00</w:t>
            </w:r>
          </w:p>
        </w:tc>
      </w:tr>
      <w:tr w:rsidR="00A53A4A" w:rsidRPr="00AD74D4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A34FF8" w:rsidRDefault="00A53A4A" w:rsidP="00512328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1.21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DD2F8A" w:rsidRDefault="00A53A4A" w:rsidP="00A34FF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Default="00A53A4A" w:rsidP="00A34FF8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Поликлиника </w:t>
            </w:r>
          </w:p>
          <w:p w:rsidR="00A53A4A" w:rsidRPr="00A34FF8" w:rsidRDefault="00A53A4A" w:rsidP="004873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30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Горина Дарья Григорьевна</w:t>
            </w:r>
            <w:r w:rsidRPr="00FD663A"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>, 19</w:t>
            </w:r>
            <w:r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>89</w:t>
            </w:r>
            <w:r w:rsidRPr="00FD663A"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 xml:space="preserve"> г.р. </w:t>
            </w: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A53A4A" w:rsidRPr="00AD74D4" w:rsidRDefault="00A53A4A" w:rsidP="00ED03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Терапия</w:t>
            </w:r>
            <w:proofErr w:type="spellEnd"/>
          </w:p>
          <w:p w:rsidR="00A53A4A" w:rsidRPr="00FD663A" w:rsidRDefault="00A53A4A" w:rsidP="00380CF3">
            <w:pPr>
              <w:ind w:firstLine="70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5" w:type="dxa"/>
          </w:tcPr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  <w:r w:rsidRPr="00FD663A">
              <w:rPr>
                <w:rFonts w:ascii="Times New Roman" w:hAnsi="Times New Roman"/>
                <w:lang w:val="ru-RU"/>
              </w:rPr>
              <w:t>Врач - терапевт  участковый</w:t>
            </w: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FD663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FD663A">
            <w:pPr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FD663A">
            <w:pPr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FD663A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A34FF8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1.22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A34FF8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D663A" w:rsidRDefault="00A53A4A" w:rsidP="009325FD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>Сметанкина</w:t>
            </w:r>
            <w:proofErr w:type="spellEnd"/>
            <w:r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 xml:space="preserve"> Вера Владимировна</w:t>
            </w:r>
            <w:r w:rsidRPr="00FD663A"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>,  19</w:t>
            </w:r>
            <w:r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>61</w:t>
            </w:r>
            <w:r w:rsidRPr="00FD663A"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 xml:space="preserve"> г.р. </w:t>
            </w:r>
          </w:p>
        </w:tc>
        <w:tc>
          <w:tcPr>
            <w:tcW w:w="2122" w:type="dxa"/>
          </w:tcPr>
          <w:p w:rsidR="00A53A4A" w:rsidRPr="00AD74D4" w:rsidRDefault="00A53A4A" w:rsidP="00ED03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D74D4">
              <w:rPr>
                <w:rFonts w:ascii="Times New Roman" w:hAnsi="Times New Roman"/>
              </w:rPr>
              <w:t>Терапия</w:t>
            </w:r>
            <w:proofErr w:type="spellEnd"/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  <w:lang w:val="ru-RU"/>
              </w:rPr>
            </w:pPr>
          </w:p>
          <w:p w:rsidR="00A53A4A" w:rsidRPr="00FD663A" w:rsidRDefault="00A53A4A" w:rsidP="00AD74D4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5" w:type="dxa"/>
          </w:tcPr>
          <w:p w:rsidR="00A53A4A" w:rsidRPr="00FD663A" w:rsidRDefault="00A53A4A" w:rsidP="00AD74D4">
            <w:pPr>
              <w:rPr>
                <w:rFonts w:ascii="Times New Roman" w:hAnsi="Times New Roman"/>
              </w:rPr>
            </w:pPr>
            <w:proofErr w:type="spellStart"/>
            <w:r w:rsidRPr="00FD663A">
              <w:rPr>
                <w:rFonts w:ascii="Times New Roman" w:hAnsi="Times New Roman"/>
              </w:rPr>
              <w:t>Врач</w:t>
            </w:r>
            <w:proofErr w:type="spellEnd"/>
            <w:r w:rsidRPr="00FD663A">
              <w:rPr>
                <w:rFonts w:ascii="Times New Roman" w:hAnsi="Times New Roman"/>
              </w:rPr>
              <w:t xml:space="preserve">- </w:t>
            </w:r>
            <w:proofErr w:type="spellStart"/>
            <w:r w:rsidRPr="00FD663A">
              <w:rPr>
                <w:rFonts w:ascii="Times New Roman" w:hAnsi="Times New Roman"/>
              </w:rPr>
              <w:t>терапевт</w:t>
            </w:r>
            <w:proofErr w:type="spellEnd"/>
            <w:r w:rsidRPr="00FD663A">
              <w:rPr>
                <w:rFonts w:ascii="Times New Roman" w:hAnsi="Times New Roman"/>
              </w:rPr>
              <w:t xml:space="preserve">  </w:t>
            </w:r>
            <w:proofErr w:type="spellStart"/>
            <w:r w:rsidRPr="00FD663A">
              <w:rPr>
                <w:rFonts w:ascii="Times New Roman" w:hAnsi="Times New Roman"/>
              </w:rPr>
              <w:t>участковый</w:t>
            </w:r>
            <w:proofErr w:type="spellEnd"/>
          </w:p>
          <w:p w:rsidR="00A53A4A" w:rsidRPr="00FD663A" w:rsidRDefault="00A53A4A" w:rsidP="00AD74D4">
            <w:pPr>
              <w:rPr>
                <w:rFonts w:ascii="Times New Roman" w:hAnsi="Times New Roman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</w:rPr>
            </w:pPr>
          </w:p>
          <w:p w:rsidR="00A53A4A" w:rsidRPr="00FD663A" w:rsidRDefault="00A53A4A" w:rsidP="00AD74D4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B2C2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C111E3" w:rsidRDefault="00A53A4A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Pr="00C111E3" w:rsidRDefault="00A53A4A" w:rsidP="004873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Поликлиника  № 30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A53A4A" w:rsidRPr="00C111E3" w:rsidRDefault="00A53A4A" w:rsidP="00292AD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A53A4A" w:rsidRPr="00CB2C26" w:rsidTr="00C408BD">
        <w:trPr>
          <w:gridAfter w:val="4"/>
          <w:wAfter w:w="8500" w:type="dxa"/>
          <w:trHeight w:val="693"/>
        </w:trPr>
        <w:tc>
          <w:tcPr>
            <w:tcW w:w="673" w:type="dxa"/>
          </w:tcPr>
          <w:p w:rsidR="00A53A4A" w:rsidRPr="00E875C2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1.23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</w:tcPr>
          <w:p w:rsidR="00A53A4A" w:rsidRPr="00DD2F8A" w:rsidRDefault="00A53A4A" w:rsidP="00E875C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Default="00A53A4A" w:rsidP="00E875C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Больница </w:t>
            </w:r>
          </w:p>
          <w:p w:rsidR="00A53A4A" w:rsidRPr="00C111E3" w:rsidRDefault="00A53A4A" w:rsidP="00E875C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16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DA01D8" w:rsidRDefault="00A53A4A" w:rsidP="00DA01D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Орлова Ирина Александровна</w:t>
            </w:r>
            <w:r w:rsidRPr="00DA01D8">
              <w:rPr>
                <w:rFonts w:ascii="Times New Roman" w:hAnsi="Times New Roman"/>
                <w:lang w:val="ru-RU"/>
              </w:rPr>
              <w:t>, 196</w:t>
            </w:r>
            <w:r>
              <w:rPr>
                <w:rFonts w:ascii="Times New Roman" w:hAnsi="Times New Roman"/>
                <w:lang w:val="ru-RU"/>
              </w:rPr>
              <w:t>7</w:t>
            </w:r>
            <w:r w:rsidRPr="00DA01D8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  <w:p w:rsidR="00A53A4A" w:rsidRPr="00DA01D8" w:rsidRDefault="00A53A4A" w:rsidP="00DA01D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A53A4A" w:rsidRPr="004C5E9E" w:rsidRDefault="00A53A4A" w:rsidP="004C5E9E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4C5E9E">
              <w:rPr>
                <w:rFonts w:ascii="Times New Roman" w:hAnsi="Times New Roman"/>
                <w:lang w:val="ru-RU" w:eastAsia="ru-RU"/>
              </w:rPr>
              <w:t>Терапия</w:t>
            </w:r>
          </w:p>
        </w:tc>
        <w:tc>
          <w:tcPr>
            <w:tcW w:w="2415" w:type="dxa"/>
          </w:tcPr>
          <w:p w:rsidR="00A53A4A" w:rsidRPr="004021F1" w:rsidRDefault="00A53A4A" w:rsidP="004021F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Заведующий </w:t>
            </w:r>
            <w:proofErr w:type="gramStart"/>
            <w:r>
              <w:rPr>
                <w:rFonts w:ascii="Times New Roman" w:hAnsi="Times New Roman"/>
                <w:lang w:val="ru-RU"/>
              </w:rPr>
              <w:t>структурным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подразделением-в</w:t>
            </w:r>
            <w:r w:rsidRPr="004021F1">
              <w:rPr>
                <w:rFonts w:ascii="Times New Roman" w:hAnsi="Times New Roman"/>
                <w:lang w:val="ru-RU"/>
              </w:rPr>
              <w:t>рач-</w:t>
            </w:r>
            <w:r>
              <w:rPr>
                <w:rFonts w:ascii="Times New Roman" w:hAnsi="Times New Roman"/>
                <w:lang w:val="ru-RU"/>
              </w:rPr>
              <w:t>специалист</w:t>
            </w:r>
            <w:proofErr w:type="spellEnd"/>
          </w:p>
        </w:tc>
        <w:tc>
          <w:tcPr>
            <w:tcW w:w="2692" w:type="dxa"/>
            <w:gridSpan w:val="3"/>
          </w:tcPr>
          <w:p w:rsidR="00A53A4A" w:rsidRPr="00DC40F1" w:rsidRDefault="00A53A4A" w:rsidP="001B30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1B3082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1B3082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1B308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875C2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875C2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1.24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DD2F8A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Больница </w:t>
            </w:r>
          </w:p>
          <w:p w:rsidR="00A53A4A" w:rsidRPr="00C111E3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22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F274B3" w:rsidRDefault="00A53A4A" w:rsidP="00F274B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Максименко Клавдия Александровна</w:t>
            </w:r>
            <w:r w:rsidRPr="00F274B3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50</w:t>
            </w:r>
            <w:r w:rsidRPr="00F274B3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  <w:p w:rsidR="00A53A4A" w:rsidRPr="00F274B3" w:rsidRDefault="00A53A4A" w:rsidP="00F274B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A53A4A" w:rsidRPr="00A321D5" w:rsidRDefault="00A53A4A" w:rsidP="001B308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321D5">
              <w:rPr>
                <w:rFonts w:ascii="Times New Roman" w:hAnsi="Times New Roman"/>
                <w:lang w:val="ru-RU" w:eastAsia="ru-RU"/>
              </w:rPr>
              <w:t>Терапия</w:t>
            </w:r>
          </w:p>
        </w:tc>
        <w:tc>
          <w:tcPr>
            <w:tcW w:w="2415" w:type="dxa"/>
          </w:tcPr>
          <w:p w:rsidR="00A53A4A" w:rsidRPr="004C5E9E" w:rsidRDefault="00A53A4A" w:rsidP="001B3082">
            <w:pPr>
              <w:rPr>
                <w:rFonts w:ascii="Times New Roman" w:hAnsi="Times New Roman"/>
              </w:rPr>
            </w:pPr>
            <w:proofErr w:type="spellStart"/>
            <w:r w:rsidRPr="004C5E9E">
              <w:rPr>
                <w:rFonts w:ascii="Times New Roman" w:hAnsi="Times New Roman"/>
              </w:rPr>
              <w:t>Врач-терапевт</w:t>
            </w:r>
            <w:proofErr w:type="spellEnd"/>
            <w:r w:rsidRPr="004C5E9E">
              <w:rPr>
                <w:rFonts w:ascii="Times New Roman" w:hAnsi="Times New Roman"/>
              </w:rPr>
              <w:t xml:space="preserve"> </w:t>
            </w:r>
            <w:proofErr w:type="spellStart"/>
            <w:r w:rsidRPr="004C5E9E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F274B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6113FA">
            <w:pPr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6113FA">
            <w:pPr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6113FA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Клиническая онкология в </w:t>
            </w:r>
            <w:r>
              <w:rPr>
                <w:rFonts w:ascii="Times New Roman" w:hAnsi="Times New Roman"/>
                <w:lang w:val="ru-RU"/>
              </w:rPr>
              <w:lastRenderedPageBreak/>
              <w:t>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A53A4A" w:rsidRPr="00E875C2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875C2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1.25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274B3" w:rsidRDefault="00A53A4A" w:rsidP="009B7C2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Тучина </w:t>
            </w:r>
            <w:proofErr w:type="spellStart"/>
            <w:r>
              <w:rPr>
                <w:rFonts w:ascii="Times New Roman" w:hAnsi="Times New Roman"/>
                <w:lang w:val="ru-RU"/>
              </w:rPr>
              <w:t>Анжелика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Витальевна</w:t>
            </w:r>
            <w:r w:rsidRPr="00F274B3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93</w:t>
            </w:r>
            <w:r w:rsidRPr="00F274B3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A321D5" w:rsidRDefault="00A53A4A" w:rsidP="001B308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321D5">
              <w:rPr>
                <w:rFonts w:ascii="Times New Roman" w:hAnsi="Times New Roman"/>
                <w:lang w:val="ru-RU" w:eastAsia="ru-RU"/>
              </w:rPr>
              <w:t>Лечебное дело</w:t>
            </w:r>
          </w:p>
        </w:tc>
        <w:tc>
          <w:tcPr>
            <w:tcW w:w="2415" w:type="dxa"/>
          </w:tcPr>
          <w:p w:rsidR="00A53A4A" w:rsidRPr="004C5E9E" w:rsidRDefault="00A53A4A" w:rsidP="001B3082">
            <w:pPr>
              <w:rPr>
                <w:rFonts w:ascii="Times New Roman" w:hAnsi="Times New Roman"/>
              </w:rPr>
            </w:pPr>
            <w:proofErr w:type="spellStart"/>
            <w:r w:rsidRPr="004C5E9E">
              <w:rPr>
                <w:rFonts w:ascii="Times New Roman" w:hAnsi="Times New Roman"/>
              </w:rPr>
              <w:t>Врач-терапевт</w:t>
            </w:r>
            <w:proofErr w:type="spellEnd"/>
            <w:r w:rsidRPr="004C5E9E">
              <w:rPr>
                <w:rFonts w:ascii="Times New Roman" w:hAnsi="Times New Roman"/>
              </w:rPr>
              <w:t xml:space="preserve"> </w:t>
            </w:r>
            <w:proofErr w:type="spellStart"/>
            <w:r w:rsidRPr="004C5E9E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E875C2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875C2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1.26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274B3" w:rsidRDefault="00A53A4A" w:rsidP="009B7C20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Моковозова</w:t>
            </w:r>
            <w:proofErr w:type="spellEnd"/>
            <w:r w:rsidRPr="00F274B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Татьяна Петровна</w:t>
            </w:r>
            <w:r w:rsidRPr="00F274B3">
              <w:rPr>
                <w:rFonts w:ascii="Times New Roman" w:hAnsi="Times New Roman"/>
                <w:lang w:val="ru-RU"/>
              </w:rPr>
              <w:t>, 194</w:t>
            </w:r>
            <w:r>
              <w:rPr>
                <w:rFonts w:ascii="Times New Roman" w:hAnsi="Times New Roman"/>
                <w:lang w:val="ru-RU"/>
              </w:rPr>
              <w:t>4</w:t>
            </w:r>
            <w:r w:rsidRPr="00F274B3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F274B3">
              <w:rPr>
                <w:rFonts w:ascii="Times New Roman" w:hAnsi="Times New Roman"/>
                <w:lang w:val="ru-RU"/>
              </w:rPr>
              <w:t xml:space="preserve"> 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A53A4A" w:rsidRPr="00A321D5" w:rsidRDefault="00A53A4A" w:rsidP="001B308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321D5">
              <w:rPr>
                <w:rFonts w:ascii="Times New Roman" w:hAnsi="Times New Roman"/>
                <w:lang w:val="ru-RU" w:eastAsia="ru-RU"/>
              </w:rPr>
              <w:t>Терапия</w:t>
            </w:r>
          </w:p>
        </w:tc>
        <w:tc>
          <w:tcPr>
            <w:tcW w:w="2415" w:type="dxa"/>
          </w:tcPr>
          <w:p w:rsidR="00A53A4A" w:rsidRPr="004C5E9E" w:rsidRDefault="00A53A4A" w:rsidP="001B3082">
            <w:pPr>
              <w:rPr>
                <w:rFonts w:ascii="Times New Roman" w:hAnsi="Times New Roman"/>
              </w:rPr>
            </w:pPr>
            <w:proofErr w:type="spellStart"/>
            <w:r w:rsidRPr="004C5E9E">
              <w:rPr>
                <w:rFonts w:ascii="Times New Roman" w:hAnsi="Times New Roman"/>
              </w:rPr>
              <w:t>Врач-терапевт</w:t>
            </w:r>
            <w:proofErr w:type="spellEnd"/>
            <w:r w:rsidRPr="004C5E9E">
              <w:rPr>
                <w:rFonts w:ascii="Times New Roman" w:hAnsi="Times New Roman"/>
              </w:rPr>
              <w:t xml:space="preserve"> </w:t>
            </w:r>
            <w:proofErr w:type="spellStart"/>
            <w:r w:rsidRPr="004C5E9E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F274B3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E875C2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1.27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F274B3" w:rsidRDefault="00A53A4A" w:rsidP="009B7C20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Хлопенко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Любовь </w:t>
            </w:r>
            <w:r>
              <w:rPr>
                <w:rFonts w:ascii="Times New Roman" w:hAnsi="Times New Roman"/>
                <w:lang w:val="ru-RU"/>
              </w:rPr>
              <w:lastRenderedPageBreak/>
              <w:t>Ивановна</w:t>
            </w:r>
            <w:r w:rsidRPr="00F274B3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54</w:t>
            </w:r>
            <w:r w:rsidRPr="00F274B3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F274B3">
              <w:rPr>
                <w:rFonts w:ascii="Times New Roman" w:hAnsi="Times New Roman"/>
                <w:lang w:val="ru-RU"/>
              </w:rPr>
              <w:t xml:space="preserve"> 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A53A4A" w:rsidRPr="00A321D5" w:rsidRDefault="00A53A4A" w:rsidP="001B308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321D5">
              <w:rPr>
                <w:rFonts w:ascii="Times New Roman" w:hAnsi="Times New Roman"/>
                <w:lang w:val="ru-RU" w:eastAsia="ru-RU"/>
              </w:rPr>
              <w:lastRenderedPageBreak/>
              <w:t>Терапия</w:t>
            </w:r>
          </w:p>
        </w:tc>
        <w:tc>
          <w:tcPr>
            <w:tcW w:w="2415" w:type="dxa"/>
          </w:tcPr>
          <w:p w:rsidR="00A53A4A" w:rsidRPr="004C5E9E" w:rsidRDefault="00A53A4A" w:rsidP="001B3082">
            <w:pPr>
              <w:rPr>
                <w:rFonts w:ascii="Times New Roman" w:hAnsi="Times New Roman"/>
              </w:rPr>
            </w:pPr>
            <w:proofErr w:type="spellStart"/>
            <w:r w:rsidRPr="004C5E9E">
              <w:rPr>
                <w:rFonts w:ascii="Times New Roman" w:hAnsi="Times New Roman"/>
              </w:rPr>
              <w:t>Врач-терапевт</w:t>
            </w:r>
            <w:proofErr w:type="spellEnd"/>
            <w:r w:rsidRPr="004C5E9E">
              <w:rPr>
                <w:rFonts w:ascii="Times New Roman" w:hAnsi="Times New Roman"/>
              </w:rPr>
              <w:t xml:space="preserve"> </w:t>
            </w:r>
            <w:proofErr w:type="spellStart"/>
            <w:r w:rsidRPr="004C5E9E">
              <w:rPr>
                <w:rFonts w:ascii="Times New Roman" w:hAnsi="Times New Roman"/>
              </w:rPr>
              <w:lastRenderedPageBreak/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F274B3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C111E3" w:rsidRDefault="00A53A4A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Pr="00C111E3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Больница № 22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A53A4A" w:rsidRPr="00C111E3" w:rsidRDefault="00A53A4A" w:rsidP="009B7C2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20 000,00</w:t>
            </w:r>
          </w:p>
        </w:tc>
      </w:tr>
      <w:tr w:rsidR="00A53A4A" w:rsidRPr="00E875C2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8E3178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1.28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</w:tcPr>
          <w:p w:rsidR="00A53A4A" w:rsidRPr="00DD2F8A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Клиническая больница скорой медицинской помощи </w:t>
            </w:r>
          </w:p>
          <w:p w:rsidR="00A53A4A" w:rsidRPr="00C111E3" w:rsidRDefault="00A53A4A" w:rsidP="008E31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15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584C9A" w:rsidRDefault="00A53A4A" w:rsidP="0070690C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Острикова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Галина Владимировна, 1995 </w:t>
            </w:r>
            <w:r w:rsidRPr="00584C9A">
              <w:rPr>
                <w:rFonts w:ascii="Times New Roman" w:hAnsi="Times New Roman"/>
                <w:lang w:val="ru-RU"/>
              </w:rPr>
              <w:t>г.р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A53A4A" w:rsidRPr="00A34B40" w:rsidRDefault="00A53A4A" w:rsidP="001B308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2D1EFF">
              <w:rPr>
                <w:rFonts w:ascii="Times New Roman" w:hAnsi="Times New Roman"/>
                <w:lang w:val="ru-RU" w:eastAsia="ru-RU"/>
              </w:rPr>
              <w:t>Лечебное дело</w:t>
            </w:r>
          </w:p>
        </w:tc>
        <w:tc>
          <w:tcPr>
            <w:tcW w:w="2415" w:type="dxa"/>
          </w:tcPr>
          <w:p w:rsidR="00A53A4A" w:rsidRPr="00A34B40" w:rsidRDefault="00A53A4A" w:rsidP="001B3082">
            <w:pPr>
              <w:rPr>
                <w:rFonts w:ascii="Times New Roman" w:hAnsi="Times New Roman"/>
              </w:rPr>
            </w:pPr>
            <w:proofErr w:type="spellStart"/>
            <w:r w:rsidRPr="00A34B40">
              <w:rPr>
                <w:rFonts w:ascii="Times New Roman" w:hAnsi="Times New Roman"/>
              </w:rPr>
              <w:t>Врач-терапевт</w:t>
            </w:r>
            <w:proofErr w:type="spellEnd"/>
            <w:r w:rsidRPr="00A34B40">
              <w:rPr>
                <w:rFonts w:ascii="Times New Roman" w:hAnsi="Times New Roman"/>
              </w:rPr>
              <w:t xml:space="preserve"> </w:t>
            </w:r>
            <w:proofErr w:type="spellStart"/>
            <w:r w:rsidRPr="00A34B40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</w:tcPr>
          <w:p w:rsidR="00A53A4A" w:rsidRPr="00DC40F1" w:rsidRDefault="00A53A4A" w:rsidP="00584C9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584C9A">
            <w:pPr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Терапия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A53A4A" w:rsidRPr="004E754A" w:rsidRDefault="00A53A4A" w:rsidP="00584C9A">
            <w:pPr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584C9A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976E21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1.29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DD2F8A" w:rsidRDefault="00A53A4A" w:rsidP="00976E2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Pr="00C111E3" w:rsidRDefault="00A53A4A" w:rsidP="00976E2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 клиническая больница № 3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A53A4A" w:rsidRPr="009B4DF8" w:rsidRDefault="00A53A4A" w:rsidP="00C8146A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Барахтина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Валентина Тимофеевна</w:t>
            </w:r>
            <w:r w:rsidRPr="009B4DF8">
              <w:rPr>
                <w:rFonts w:ascii="Times New Roman" w:hAnsi="Times New Roman"/>
                <w:lang w:val="ru-RU"/>
              </w:rPr>
              <w:t>,19</w:t>
            </w:r>
            <w:r>
              <w:rPr>
                <w:rFonts w:ascii="Times New Roman" w:hAnsi="Times New Roman"/>
                <w:lang w:val="ru-RU"/>
              </w:rPr>
              <w:t>49</w:t>
            </w:r>
            <w:r w:rsidRPr="009B4DF8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9F5BD7" w:rsidRDefault="00A53A4A" w:rsidP="002D1E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  <w:p w:rsidR="00A53A4A" w:rsidRPr="009F5BD7" w:rsidRDefault="00A53A4A" w:rsidP="00A40E88">
            <w:pPr>
              <w:rPr>
                <w:rFonts w:ascii="Times New Roman" w:hAnsi="Times New Roman"/>
              </w:rPr>
            </w:pPr>
          </w:p>
          <w:p w:rsidR="00A53A4A" w:rsidRPr="009F5BD7" w:rsidRDefault="00A53A4A" w:rsidP="00A40E88">
            <w:pPr>
              <w:rPr>
                <w:rFonts w:ascii="Times New Roman" w:hAnsi="Times New Roman"/>
              </w:rPr>
            </w:pPr>
          </w:p>
          <w:p w:rsidR="00A53A4A" w:rsidRPr="009F5BD7" w:rsidRDefault="00A53A4A" w:rsidP="00A40E88">
            <w:pPr>
              <w:rPr>
                <w:rFonts w:ascii="Times New Roman" w:hAnsi="Times New Roman"/>
              </w:rPr>
            </w:pPr>
          </w:p>
          <w:p w:rsidR="00A53A4A" w:rsidRPr="009F5BD7" w:rsidRDefault="00A53A4A" w:rsidP="00A40E88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9F5BD7" w:rsidRDefault="00A53A4A" w:rsidP="009F5BD7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  <w:r w:rsidRPr="009F5BD7">
              <w:rPr>
                <w:rFonts w:ascii="Times New Roman" w:hAnsi="Times New Roman"/>
              </w:rPr>
              <w:t xml:space="preserve"> - </w:t>
            </w:r>
            <w:proofErr w:type="spellStart"/>
            <w:r w:rsidRPr="009F5BD7">
              <w:rPr>
                <w:rFonts w:ascii="Times New Roman" w:hAnsi="Times New Roman"/>
              </w:rPr>
              <w:t>участковый</w:t>
            </w:r>
            <w:proofErr w:type="spellEnd"/>
          </w:p>
          <w:p w:rsidR="00A53A4A" w:rsidRPr="009F5BD7" w:rsidRDefault="00A53A4A" w:rsidP="009F5BD7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9B4DF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9B4DF8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9B4DF8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9B4DF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976E21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1.30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9B4DF8" w:rsidRDefault="00A53A4A" w:rsidP="00C8146A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Сайдаева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Бэлла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Якубовна</w:t>
            </w:r>
            <w:proofErr w:type="spellEnd"/>
            <w:r w:rsidRPr="009B4DF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74</w:t>
            </w:r>
            <w:r w:rsidRPr="009B4DF8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9F5BD7" w:rsidRDefault="00A53A4A" w:rsidP="005250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9F5BD7" w:rsidRDefault="00A53A4A" w:rsidP="00C8146A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5 000,00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976E21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1.31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9B4DF8" w:rsidRDefault="00A53A4A" w:rsidP="00C8146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Шутов Андрей Юрьевич</w:t>
            </w:r>
            <w:r w:rsidRPr="009B4DF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66</w:t>
            </w:r>
            <w:r w:rsidRPr="009B4DF8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52500C" w:rsidRDefault="00A53A4A" w:rsidP="0052500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9F5BD7" w:rsidRDefault="00A53A4A" w:rsidP="009F5BD7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  <w:r w:rsidRPr="009F5B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9F5BD7">
              <w:rPr>
                <w:rFonts w:ascii="Times New Roman" w:hAnsi="Times New Roman"/>
              </w:rPr>
              <w:t xml:space="preserve"> </w:t>
            </w:r>
            <w:proofErr w:type="spellStart"/>
            <w:r w:rsidRPr="009F5BD7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5 000,00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976E21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1.32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9B4DF8" w:rsidRDefault="00A53A4A" w:rsidP="00C8146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Воронова Виктория Анатольевна</w:t>
            </w:r>
            <w:r w:rsidRPr="009B4DF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6</w:t>
            </w:r>
            <w:r w:rsidRPr="009B4DF8">
              <w:rPr>
                <w:rFonts w:ascii="Times New Roman" w:hAnsi="Times New Roman"/>
                <w:lang w:val="ru-RU"/>
              </w:rPr>
              <w:t>4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52500C" w:rsidRDefault="00A53A4A" w:rsidP="00A40E8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9F5BD7" w:rsidRDefault="00A53A4A" w:rsidP="009F5BD7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  <w:r w:rsidRPr="009F5B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9F5BD7">
              <w:rPr>
                <w:rFonts w:ascii="Times New Roman" w:hAnsi="Times New Roman"/>
              </w:rPr>
              <w:t xml:space="preserve"> </w:t>
            </w:r>
            <w:proofErr w:type="spellStart"/>
            <w:r w:rsidRPr="009F5BD7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976E21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1.33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9B4DF8" w:rsidRDefault="00A53A4A" w:rsidP="00C8146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Черненко Валентина Филипповна</w:t>
            </w:r>
            <w:r w:rsidRPr="009B4DF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38</w:t>
            </w:r>
            <w:r w:rsidRPr="009B4DF8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9F5BD7" w:rsidRDefault="00A53A4A" w:rsidP="005250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9F5BD7" w:rsidRDefault="00A53A4A" w:rsidP="009F5BD7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  <w:r w:rsidRPr="009F5B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9F5BD7">
              <w:rPr>
                <w:rFonts w:ascii="Times New Roman" w:hAnsi="Times New Roman"/>
              </w:rPr>
              <w:t xml:space="preserve"> </w:t>
            </w:r>
            <w:proofErr w:type="spellStart"/>
            <w:r w:rsidRPr="009F5BD7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292AD5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976E21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1.34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9B4DF8" w:rsidRDefault="00A53A4A" w:rsidP="00C8146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Николаева </w:t>
            </w:r>
            <w:proofErr w:type="spellStart"/>
            <w:r>
              <w:rPr>
                <w:rFonts w:ascii="Times New Roman" w:hAnsi="Times New Roman"/>
                <w:lang w:val="ru-RU"/>
              </w:rPr>
              <w:t>Виолетта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Владимировна</w:t>
            </w:r>
            <w:r w:rsidRPr="009B4DF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86</w:t>
            </w:r>
            <w:r w:rsidRPr="009B4DF8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292AD5" w:rsidRDefault="00A53A4A" w:rsidP="00A40E8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292AD5" w:rsidRDefault="00A53A4A" w:rsidP="009F5BD7">
            <w:pPr>
              <w:rPr>
                <w:rFonts w:ascii="Times New Roman" w:hAnsi="Times New Roman"/>
                <w:lang w:val="ru-RU"/>
              </w:rPr>
            </w:pPr>
            <w:r w:rsidRPr="00292AD5">
              <w:rPr>
                <w:rFonts w:ascii="Times New Roman" w:hAnsi="Times New Roman"/>
                <w:lang w:val="ru-RU"/>
              </w:rPr>
              <w:t xml:space="preserve">Врач — терапевт </w:t>
            </w:r>
            <w:r>
              <w:rPr>
                <w:rFonts w:ascii="Times New Roman" w:hAnsi="Times New Roman"/>
                <w:lang w:val="ru-RU"/>
              </w:rPr>
              <w:t>–</w:t>
            </w:r>
            <w:r w:rsidRPr="00292AD5">
              <w:rPr>
                <w:rFonts w:ascii="Times New Roman" w:hAnsi="Times New Roman"/>
                <w:lang w:val="ru-RU"/>
              </w:rPr>
              <w:t xml:space="preserve"> участковый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976E21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1.35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9B4DF8" w:rsidRDefault="00A53A4A" w:rsidP="00C8146A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Шарова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Анна </w:t>
            </w:r>
            <w:r w:rsidRPr="009B4DF8"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ергеевна</w:t>
            </w:r>
            <w:r w:rsidRPr="009B4DF8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84</w:t>
            </w:r>
            <w:r w:rsidRPr="009B4DF8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A53A4A" w:rsidRPr="009F5BD7" w:rsidRDefault="00A53A4A" w:rsidP="00A40E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9F5BD7" w:rsidRDefault="00A53A4A" w:rsidP="009F5BD7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  <w:r w:rsidRPr="009F5B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9F5BD7">
              <w:rPr>
                <w:rFonts w:ascii="Times New Roman" w:hAnsi="Times New Roman"/>
              </w:rPr>
              <w:t xml:space="preserve"> </w:t>
            </w:r>
            <w:proofErr w:type="spellStart"/>
            <w:r w:rsidRPr="009F5BD7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5 000,00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C111E3" w:rsidRDefault="00A53A4A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Pr="00C111E3" w:rsidRDefault="00A53A4A" w:rsidP="000A0A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 клиническая больница  № 3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A53A4A" w:rsidRPr="00C111E3" w:rsidRDefault="00A53A4A" w:rsidP="00292AD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35 000,00</w:t>
            </w:r>
          </w:p>
        </w:tc>
      </w:tr>
      <w:tr w:rsidR="00A53A4A" w:rsidRPr="004535B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0A0A22" w:rsidRDefault="00A53A4A" w:rsidP="00A53A4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1.36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</w:tcPr>
          <w:p w:rsidR="00A53A4A" w:rsidRPr="00836758" w:rsidRDefault="00A53A4A" w:rsidP="00070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 xml:space="preserve">Государственное   бюджетное </w:t>
            </w:r>
            <w:r w:rsidRPr="00836758">
              <w:rPr>
                <w:rFonts w:ascii="Times New Roman" w:hAnsi="Times New Roman"/>
                <w:lang w:val="ru-RU" w:eastAsia="ru-RU"/>
              </w:rPr>
              <w:lastRenderedPageBreak/>
              <w:t>учреждение здравоохранения</w:t>
            </w:r>
          </w:p>
          <w:p w:rsidR="00A53A4A" w:rsidRPr="00836758" w:rsidRDefault="00A53A4A" w:rsidP="00070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Быковская 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977" w:type="dxa"/>
            <w:gridSpan w:val="2"/>
          </w:tcPr>
          <w:p w:rsidR="00A53A4A" w:rsidRDefault="00A53A4A" w:rsidP="003037F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Карпов Андрей Витальевич, 1971 г.р.</w:t>
            </w:r>
          </w:p>
        </w:tc>
        <w:tc>
          <w:tcPr>
            <w:tcW w:w="2122" w:type="dxa"/>
          </w:tcPr>
          <w:p w:rsidR="00A53A4A" w:rsidRPr="009F5BD7" w:rsidRDefault="00A53A4A" w:rsidP="00303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9F5BD7" w:rsidRDefault="00A53A4A" w:rsidP="003037F1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  <w:r w:rsidRPr="009F5B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9F5BD7">
              <w:rPr>
                <w:rFonts w:ascii="Times New Roman" w:hAnsi="Times New Roman"/>
              </w:rPr>
              <w:t xml:space="preserve"> </w:t>
            </w:r>
            <w:proofErr w:type="spellStart"/>
            <w:r w:rsidRPr="009F5BD7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</w:tcPr>
          <w:p w:rsidR="00A53A4A" w:rsidRPr="00DC40F1" w:rsidRDefault="00A53A4A" w:rsidP="003037F1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3037F1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3037F1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Default="00A53A4A" w:rsidP="003037F1">
            <w:pPr>
              <w:jc w:val="both"/>
              <w:rPr>
                <w:rFonts w:ascii="Times New Roman" w:hAnsi="Times New Roman"/>
                <w:lang w:val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A53A4A" w:rsidRPr="00070A73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0A0A22" w:rsidRDefault="00A53A4A" w:rsidP="0039085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1.37</w:t>
            </w:r>
            <w:r w:rsidR="0039085A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</w:tcPr>
          <w:p w:rsidR="00A53A4A" w:rsidRPr="00836758" w:rsidRDefault="00A53A4A" w:rsidP="00070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A53A4A" w:rsidRPr="00836758" w:rsidRDefault="00A53A4A" w:rsidP="00070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Иловлинская 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977" w:type="dxa"/>
            <w:gridSpan w:val="2"/>
          </w:tcPr>
          <w:p w:rsidR="00A53A4A" w:rsidRDefault="00A53A4A" w:rsidP="0073187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Соколова Лариса Григорьевна,1960 г.р.</w:t>
            </w:r>
          </w:p>
        </w:tc>
        <w:tc>
          <w:tcPr>
            <w:tcW w:w="2122" w:type="dxa"/>
          </w:tcPr>
          <w:p w:rsidR="00A53A4A" w:rsidRPr="009F5BD7" w:rsidRDefault="00A53A4A" w:rsidP="00A34B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9F5BD7" w:rsidRDefault="00A53A4A" w:rsidP="00A34B40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  <w:r w:rsidRPr="009F5B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9F5BD7">
              <w:rPr>
                <w:rFonts w:ascii="Times New Roman" w:hAnsi="Times New Roman"/>
              </w:rPr>
              <w:t xml:space="preserve"> </w:t>
            </w:r>
            <w:proofErr w:type="spellStart"/>
            <w:r w:rsidRPr="009F5BD7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</w:tcPr>
          <w:p w:rsidR="00A53A4A" w:rsidRPr="00DC40F1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4535B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0A0A22" w:rsidRDefault="00A53A4A" w:rsidP="0039085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1.38</w:t>
            </w:r>
            <w:r w:rsidR="0039085A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</w:tcPr>
          <w:p w:rsidR="00A53A4A" w:rsidRPr="00520519" w:rsidRDefault="00A53A4A" w:rsidP="00070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A53A4A" w:rsidRPr="00836758" w:rsidRDefault="00A53A4A" w:rsidP="00070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Центральная районная   больница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 Котовского муниципального района</w:t>
            </w:r>
          </w:p>
        </w:tc>
        <w:tc>
          <w:tcPr>
            <w:tcW w:w="2977" w:type="dxa"/>
            <w:gridSpan w:val="2"/>
          </w:tcPr>
          <w:p w:rsidR="00A53A4A" w:rsidRDefault="00A53A4A" w:rsidP="00695BAF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Самошина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Татьяна Андреевна, 1957 г.р.</w:t>
            </w:r>
          </w:p>
        </w:tc>
        <w:tc>
          <w:tcPr>
            <w:tcW w:w="2122" w:type="dxa"/>
          </w:tcPr>
          <w:p w:rsidR="00A53A4A" w:rsidRPr="009F5BD7" w:rsidRDefault="00A53A4A" w:rsidP="00A34B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9F5BD7" w:rsidRDefault="00A53A4A" w:rsidP="00A34B40">
            <w:pPr>
              <w:rPr>
                <w:rFonts w:ascii="Times New Roman" w:hAnsi="Times New Roman"/>
              </w:rPr>
            </w:pPr>
            <w:proofErr w:type="spellStart"/>
            <w:r w:rsidRPr="009F5BD7">
              <w:rPr>
                <w:rFonts w:ascii="Times New Roman" w:hAnsi="Times New Roman"/>
              </w:rPr>
              <w:t>Врач</w:t>
            </w:r>
            <w:proofErr w:type="spellEnd"/>
            <w:r w:rsidRPr="009F5BD7">
              <w:rPr>
                <w:rFonts w:ascii="Times New Roman" w:hAnsi="Times New Roman"/>
              </w:rPr>
              <w:t xml:space="preserve"> — </w:t>
            </w:r>
            <w:proofErr w:type="spellStart"/>
            <w:r w:rsidRPr="009F5BD7">
              <w:rPr>
                <w:rFonts w:ascii="Times New Roman" w:hAnsi="Times New Roman"/>
              </w:rPr>
              <w:t>терапевт</w:t>
            </w:r>
            <w:proofErr w:type="spellEnd"/>
            <w:r w:rsidRPr="009F5BD7">
              <w:rPr>
                <w:rFonts w:ascii="Times New Roman" w:hAnsi="Times New Roman"/>
              </w:rPr>
              <w:t xml:space="preserve"> - </w:t>
            </w:r>
            <w:proofErr w:type="spellStart"/>
            <w:r w:rsidRPr="009F5BD7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</w:tcPr>
          <w:p w:rsidR="00A53A4A" w:rsidRPr="00DC40F1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Default="00A53A4A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0A0A22" w:rsidRDefault="00A53A4A" w:rsidP="0039085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1.39</w:t>
            </w:r>
            <w:r w:rsidR="0039085A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836758" w:rsidRDefault="00A53A4A" w:rsidP="000A0A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A53A4A" w:rsidRPr="00C111E3" w:rsidRDefault="00A53A4A" w:rsidP="0070690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lastRenderedPageBreak/>
              <w:t>"</w:t>
            </w:r>
            <w:r>
              <w:rPr>
                <w:rFonts w:ascii="Times New Roman" w:hAnsi="Times New Roman"/>
                <w:lang w:val="ru-RU"/>
              </w:rPr>
              <w:t xml:space="preserve">Нехаевская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977" w:type="dxa"/>
            <w:gridSpan w:val="2"/>
          </w:tcPr>
          <w:p w:rsidR="00A53A4A" w:rsidRPr="00E60B33" w:rsidRDefault="00A53A4A" w:rsidP="00DC34C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Зуева Наталья Николаевна, </w:t>
            </w:r>
            <w:r w:rsidRPr="00E60B33">
              <w:rPr>
                <w:rFonts w:ascii="Times New Roman" w:hAnsi="Times New Roman"/>
                <w:lang w:val="ru-RU"/>
              </w:rPr>
              <w:t>19</w:t>
            </w:r>
            <w:r>
              <w:rPr>
                <w:rFonts w:ascii="Times New Roman" w:hAnsi="Times New Roman"/>
                <w:lang w:val="ru-RU"/>
              </w:rPr>
              <w:t>64</w:t>
            </w:r>
            <w:r w:rsidRPr="00E60B33">
              <w:rPr>
                <w:rFonts w:ascii="Times New Roman" w:hAnsi="Times New Roman"/>
                <w:lang w:val="ru-RU"/>
              </w:rPr>
              <w:t xml:space="preserve"> г. р.</w:t>
            </w:r>
          </w:p>
        </w:tc>
        <w:tc>
          <w:tcPr>
            <w:tcW w:w="2122" w:type="dxa"/>
          </w:tcPr>
          <w:p w:rsidR="00A53A4A" w:rsidRPr="004535B1" w:rsidRDefault="00A53A4A" w:rsidP="00E60B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535B1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E60B33" w:rsidRDefault="00A53A4A" w:rsidP="004905E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60B33">
              <w:rPr>
                <w:rFonts w:ascii="Times New Roman" w:hAnsi="Times New Roman"/>
              </w:rPr>
              <w:t>Врач-терапевт</w:t>
            </w:r>
            <w:proofErr w:type="spellEnd"/>
            <w:r w:rsidRPr="00E60B33">
              <w:rPr>
                <w:rFonts w:ascii="Times New Roman" w:hAnsi="Times New Roman"/>
              </w:rPr>
              <w:t xml:space="preserve"> </w:t>
            </w:r>
            <w:proofErr w:type="spellStart"/>
            <w:r w:rsidRPr="00E60B33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E60B3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E60B33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E60B33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E60B33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lastRenderedPageBreak/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0A0A22" w:rsidRDefault="00A53A4A" w:rsidP="0039085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1.40</w:t>
            </w:r>
            <w:r w:rsidR="0039085A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836758" w:rsidRDefault="00A53A4A" w:rsidP="000A0A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E60B33" w:rsidRDefault="00A53A4A" w:rsidP="00DC34C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Целиков Валерий Иванович, 1957 </w:t>
            </w:r>
            <w:proofErr w:type="spellStart"/>
            <w:r>
              <w:rPr>
                <w:rFonts w:ascii="Times New Roman" w:hAnsi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lang w:val="ru-RU"/>
              </w:rPr>
              <w:t>.р</w:t>
            </w:r>
            <w:proofErr w:type="spellEnd"/>
            <w:proofErr w:type="gramEnd"/>
          </w:p>
        </w:tc>
        <w:tc>
          <w:tcPr>
            <w:tcW w:w="2122" w:type="dxa"/>
          </w:tcPr>
          <w:p w:rsidR="00A53A4A" w:rsidRPr="004535B1" w:rsidRDefault="00A53A4A" w:rsidP="009B7C2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535B1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E60B33" w:rsidRDefault="00A53A4A" w:rsidP="009B7C2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60B33">
              <w:rPr>
                <w:rFonts w:ascii="Times New Roman" w:hAnsi="Times New Roman"/>
              </w:rPr>
              <w:t>Врач-терапевт</w:t>
            </w:r>
            <w:proofErr w:type="spellEnd"/>
            <w:r w:rsidRPr="00E60B33">
              <w:rPr>
                <w:rFonts w:ascii="Times New Roman" w:hAnsi="Times New Roman"/>
              </w:rPr>
              <w:t xml:space="preserve"> </w:t>
            </w:r>
            <w:proofErr w:type="spellStart"/>
            <w:r w:rsidRPr="00E60B33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Default="00A53A4A" w:rsidP="00E60B3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A53A4A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0A0A22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41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836758" w:rsidRDefault="00A53A4A" w:rsidP="000A0A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Default="00A53A4A" w:rsidP="004535B1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Китова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Наталья Юрьевна,1969 г.р.</w:t>
            </w:r>
          </w:p>
        </w:tc>
        <w:tc>
          <w:tcPr>
            <w:tcW w:w="2122" w:type="dxa"/>
          </w:tcPr>
          <w:p w:rsidR="00A53A4A" w:rsidRPr="004535B1" w:rsidRDefault="00A53A4A" w:rsidP="003037F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535B1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E60B33" w:rsidRDefault="00A53A4A" w:rsidP="00A34B4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60B33">
              <w:rPr>
                <w:rFonts w:ascii="Times New Roman" w:hAnsi="Times New Roman"/>
              </w:rPr>
              <w:t>Врач-терапевт</w:t>
            </w:r>
            <w:proofErr w:type="spellEnd"/>
            <w:r w:rsidRPr="00E60B33">
              <w:rPr>
                <w:rFonts w:ascii="Times New Roman" w:hAnsi="Times New Roman"/>
              </w:rPr>
              <w:t xml:space="preserve"> </w:t>
            </w:r>
            <w:proofErr w:type="spellStart"/>
            <w:r w:rsidRPr="00E60B33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Default="00A53A4A" w:rsidP="00E60B3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A53A4A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4535B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0A0A22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1.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42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836758" w:rsidRDefault="00A53A4A" w:rsidP="000A0A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Default="00A53A4A" w:rsidP="004535B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Щербань Нина Васильевна,1960 г.р. </w:t>
            </w:r>
          </w:p>
        </w:tc>
        <w:tc>
          <w:tcPr>
            <w:tcW w:w="2122" w:type="dxa"/>
          </w:tcPr>
          <w:p w:rsidR="00A53A4A" w:rsidRPr="004535B1" w:rsidRDefault="00A53A4A" w:rsidP="003037F1">
            <w:pPr>
              <w:jc w:val="center"/>
              <w:rPr>
                <w:rFonts w:ascii="Times New Roman" w:hAnsi="Times New Roman"/>
                <w:lang w:val="ru-RU"/>
              </w:rPr>
            </w:pPr>
            <w:r w:rsidRPr="004535B1">
              <w:rPr>
                <w:rFonts w:ascii="Times New Roman" w:hAnsi="Times New Roman"/>
                <w:lang w:val="ru-RU"/>
              </w:rPr>
              <w:t>Терапия</w:t>
            </w:r>
          </w:p>
        </w:tc>
        <w:tc>
          <w:tcPr>
            <w:tcW w:w="2415" w:type="dxa"/>
          </w:tcPr>
          <w:p w:rsidR="00A53A4A" w:rsidRPr="00E60B33" w:rsidRDefault="00A53A4A" w:rsidP="00A34B4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60B33">
              <w:rPr>
                <w:rFonts w:ascii="Times New Roman" w:hAnsi="Times New Roman"/>
              </w:rPr>
              <w:t>Врач-терапевт</w:t>
            </w:r>
            <w:proofErr w:type="spellEnd"/>
            <w:r w:rsidRPr="00E60B33">
              <w:rPr>
                <w:rFonts w:ascii="Times New Roman" w:hAnsi="Times New Roman"/>
              </w:rPr>
              <w:t xml:space="preserve"> </w:t>
            </w:r>
            <w:proofErr w:type="spellStart"/>
            <w:r w:rsidRPr="00E60B33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Default="00A53A4A" w:rsidP="00E60B3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A53A4A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4535B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0A0A22" w:rsidRDefault="00A53A4A" w:rsidP="00D13D3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Default="00A53A4A" w:rsidP="00AE6D4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Нехаевская 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125" w:type="dxa"/>
          </w:tcPr>
          <w:p w:rsidR="00A53A4A" w:rsidRDefault="00A53A4A" w:rsidP="004535B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20 0000,00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573301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3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836758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A53A4A" w:rsidRDefault="00A53A4A" w:rsidP="0090258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lang w:val="ru-RU"/>
              </w:rPr>
              <w:t>Среднеахтубин</w:t>
            </w:r>
            <w:proofErr w:type="spellEnd"/>
          </w:p>
          <w:p w:rsidR="00A53A4A" w:rsidRPr="00C111E3" w:rsidRDefault="00A53A4A" w:rsidP="0090258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977" w:type="dxa"/>
            <w:gridSpan w:val="2"/>
          </w:tcPr>
          <w:p w:rsidR="00A53A4A" w:rsidRPr="00120A5D" w:rsidRDefault="00A53A4A" w:rsidP="00C60256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Джурабаев</w:t>
            </w:r>
            <w:proofErr w:type="spellEnd"/>
            <w:r w:rsidRPr="00120A5D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Юсупжон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Юлдашевич</w:t>
            </w:r>
            <w:proofErr w:type="spellEnd"/>
            <w:r>
              <w:rPr>
                <w:rFonts w:ascii="Times New Roman" w:hAnsi="Times New Roman"/>
                <w:lang w:val="ru-RU"/>
              </w:rPr>
              <w:t>,</w:t>
            </w:r>
            <w:r w:rsidRPr="00120A5D">
              <w:rPr>
                <w:rFonts w:ascii="Times New Roman" w:hAnsi="Times New Roman"/>
                <w:lang w:val="ru-RU"/>
              </w:rPr>
              <w:t xml:space="preserve">  195</w:t>
            </w:r>
            <w:r>
              <w:rPr>
                <w:rFonts w:ascii="Times New Roman" w:hAnsi="Times New Roman"/>
                <w:lang w:val="ru-RU"/>
              </w:rPr>
              <w:t>7</w:t>
            </w:r>
            <w:r w:rsidRPr="00120A5D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120A5D" w:rsidRDefault="00A53A4A" w:rsidP="00120A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20A5D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120A5D" w:rsidRDefault="00A53A4A" w:rsidP="00120A5D">
            <w:pPr>
              <w:rPr>
                <w:rFonts w:ascii="Times New Roman" w:hAnsi="Times New Roman"/>
              </w:rPr>
            </w:pPr>
            <w:proofErr w:type="spellStart"/>
            <w:r w:rsidRPr="00120A5D">
              <w:rPr>
                <w:rFonts w:ascii="Times New Roman" w:hAnsi="Times New Roman"/>
              </w:rPr>
              <w:t>Врач-терапевт</w:t>
            </w:r>
            <w:proofErr w:type="spellEnd"/>
            <w:r w:rsidRPr="00120A5D">
              <w:rPr>
                <w:rFonts w:ascii="Times New Roman" w:hAnsi="Times New Roman"/>
              </w:rPr>
              <w:t xml:space="preserve"> </w:t>
            </w:r>
            <w:proofErr w:type="spellStart"/>
            <w:r w:rsidRPr="00120A5D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120A5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120A5D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120A5D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120A5D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C60256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573301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4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120A5D" w:rsidRDefault="00A53A4A" w:rsidP="00120A5D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Витушинская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Мария Валерьевна, 1983 г.р.</w:t>
            </w:r>
          </w:p>
        </w:tc>
        <w:tc>
          <w:tcPr>
            <w:tcW w:w="2122" w:type="dxa"/>
          </w:tcPr>
          <w:p w:rsidR="00A53A4A" w:rsidRPr="00C60256" w:rsidRDefault="00A53A4A" w:rsidP="00120A5D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20A5D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120A5D" w:rsidRDefault="00A53A4A" w:rsidP="00A34B40">
            <w:pPr>
              <w:rPr>
                <w:rFonts w:ascii="Times New Roman" w:hAnsi="Times New Roman"/>
              </w:rPr>
            </w:pPr>
            <w:proofErr w:type="spellStart"/>
            <w:r w:rsidRPr="00120A5D">
              <w:rPr>
                <w:rFonts w:ascii="Times New Roman" w:hAnsi="Times New Roman"/>
              </w:rPr>
              <w:t>Врач-терапевт</w:t>
            </w:r>
            <w:proofErr w:type="spellEnd"/>
            <w:r w:rsidRPr="00120A5D">
              <w:rPr>
                <w:rFonts w:ascii="Times New Roman" w:hAnsi="Times New Roman"/>
              </w:rPr>
              <w:t xml:space="preserve"> </w:t>
            </w:r>
            <w:proofErr w:type="spellStart"/>
            <w:r w:rsidRPr="00120A5D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573301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5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120A5D" w:rsidRDefault="00A53A4A" w:rsidP="00C6025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Горемыкина Елена Сергеевна</w:t>
            </w:r>
            <w:r w:rsidRPr="00120A5D">
              <w:rPr>
                <w:rFonts w:ascii="Times New Roman" w:hAnsi="Times New Roman"/>
                <w:lang w:val="ru-RU"/>
              </w:rPr>
              <w:t xml:space="preserve"> 19</w:t>
            </w:r>
            <w:r>
              <w:rPr>
                <w:rFonts w:ascii="Times New Roman" w:hAnsi="Times New Roman"/>
                <w:lang w:val="ru-RU"/>
              </w:rPr>
              <w:t xml:space="preserve">95 </w:t>
            </w:r>
            <w:r w:rsidRPr="00120A5D">
              <w:rPr>
                <w:rFonts w:ascii="Times New Roman" w:hAnsi="Times New Roman"/>
                <w:lang w:val="ru-RU"/>
              </w:rPr>
              <w:t>г.р.</w:t>
            </w:r>
          </w:p>
        </w:tc>
        <w:tc>
          <w:tcPr>
            <w:tcW w:w="2122" w:type="dxa"/>
          </w:tcPr>
          <w:p w:rsidR="00A53A4A" w:rsidRPr="00A502E2" w:rsidRDefault="00A53A4A" w:rsidP="00120A5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Лечебное дело</w:t>
            </w:r>
          </w:p>
        </w:tc>
        <w:tc>
          <w:tcPr>
            <w:tcW w:w="2415" w:type="dxa"/>
          </w:tcPr>
          <w:p w:rsidR="00A53A4A" w:rsidRPr="00120A5D" w:rsidRDefault="00A53A4A" w:rsidP="00A34B40">
            <w:pPr>
              <w:rPr>
                <w:rFonts w:ascii="Times New Roman" w:hAnsi="Times New Roman"/>
              </w:rPr>
            </w:pPr>
            <w:proofErr w:type="spellStart"/>
            <w:r w:rsidRPr="00120A5D">
              <w:rPr>
                <w:rFonts w:ascii="Times New Roman" w:hAnsi="Times New Roman"/>
              </w:rPr>
              <w:t>Врач-терапевт</w:t>
            </w:r>
            <w:proofErr w:type="spellEnd"/>
            <w:r w:rsidRPr="00120A5D">
              <w:rPr>
                <w:rFonts w:ascii="Times New Roman" w:hAnsi="Times New Roman"/>
              </w:rPr>
              <w:t xml:space="preserve"> </w:t>
            </w:r>
            <w:proofErr w:type="spellStart"/>
            <w:r w:rsidRPr="00120A5D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5 000,00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C111E3" w:rsidRDefault="00A53A4A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Pr="00C111E3" w:rsidRDefault="00A53A4A" w:rsidP="0090258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Среднеахтубинская центр</w:t>
            </w:r>
            <w:r w:rsidRPr="00836758">
              <w:rPr>
                <w:rFonts w:ascii="Times New Roman" w:hAnsi="Times New Roman"/>
                <w:lang w:val="ru-RU"/>
              </w:rPr>
              <w:t>альная районная больница"</w:t>
            </w:r>
          </w:p>
        </w:tc>
        <w:tc>
          <w:tcPr>
            <w:tcW w:w="2125" w:type="dxa"/>
          </w:tcPr>
          <w:p w:rsidR="00A53A4A" w:rsidRPr="00C111E3" w:rsidRDefault="00A53A4A" w:rsidP="00C6025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573301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6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836758" w:rsidRDefault="00A53A4A" w:rsidP="0090258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A53A4A" w:rsidRPr="00C111E3" w:rsidRDefault="00A53A4A" w:rsidP="0090258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Старополтавская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977" w:type="dxa"/>
            <w:gridSpan w:val="2"/>
          </w:tcPr>
          <w:p w:rsidR="00A53A4A" w:rsidRPr="00282055" w:rsidRDefault="00A53A4A" w:rsidP="003524C8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Агисова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Гульнара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Касымовна</w:t>
            </w:r>
            <w:proofErr w:type="spellEnd"/>
            <w:r w:rsidRPr="00282055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66</w:t>
            </w:r>
            <w:r w:rsidRPr="00282055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017C96" w:rsidRDefault="00A53A4A" w:rsidP="00282055">
            <w:pPr>
              <w:jc w:val="center"/>
              <w:rPr>
                <w:rFonts w:ascii="Times New Roman" w:hAnsi="Times New Roman"/>
                <w:highlight w:val="yellow"/>
              </w:rPr>
            </w:pPr>
            <w:proofErr w:type="spellStart"/>
            <w:r w:rsidRPr="002B3762">
              <w:rPr>
                <w:rFonts w:ascii="Times New Roman" w:hAnsi="Times New Roman"/>
              </w:rPr>
              <w:t>Терапия</w:t>
            </w:r>
            <w:proofErr w:type="spellEnd"/>
          </w:p>
        </w:tc>
        <w:tc>
          <w:tcPr>
            <w:tcW w:w="2415" w:type="dxa"/>
          </w:tcPr>
          <w:p w:rsidR="00A53A4A" w:rsidRPr="00282055" w:rsidRDefault="00A53A4A" w:rsidP="00035C52">
            <w:pPr>
              <w:rPr>
                <w:rFonts w:ascii="Times New Roman" w:hAnsi="Times New Roman"/>
                <w:lang w:val="ru-RU"/>
              </w:rPr>
            </w:pPr>
            <w:r w:rsidRPr="00282055">
              <w:rPr>
                <w:rFonts w:ascii="Times New Roman" w:hAnsi="Times New Roman"/>
                <w:lang w:val="ru-RU"/>
              </w:rPr>
              <w:t xml:space="preserve">Врач-терапевт  участковый </w:t>
            </w:r>
          </w:p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035C5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035C52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035C52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035C5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573301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7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282055" w:rsidRDefault="00A53A4A" w:rsidP="003524C8">
            <w:pPr>
              <w:rPr>
                <w:rFonts w:ascii="Times New Roman" w:hAnsi="Times New Roman"/>
                <w:lang w:val="ru-RU"/>
              </w:rPr>
            </w:pPr>
            <w:r w:rsidRPr="0028205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Аюпов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Билял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Алиевич</w:t>
            </w:r>
            <w:proofErr w:type="spellEnd"/>
            <w:r w:rsidRPr="00282055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94</w:t>
            </w:r>
            <w:r w:rsidRPr="00282055">
              <w:rPr>
                <w:rFonts w:ascii="Times New Roman" w:hAnsi="Times New Roman"/>
                <w:lang w:val="ru-RU"/>
              </w:rPr>
              <w:t xml:space="preserve">  г.р.</w:t>
            </w:r>
          </w:p>
        </w:tc>
        <w:tc>
          <w:tcPr>
            <w:tcW w:w="2122" w:type="dxa"/>
          </w:tcPr>
          <w:p w:rsidR="00A53A4A" w:rsidRPr="002B3762" w:rsidRDefault="00A53A4A" w:rsidP="00282055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2B3762">
              <w:rPr>
                <w:rFonts w:ascii="Times New Roman" w:hAnsi="Times New Roman"/>
                <w:lang w:val="ru-RU"/>
              </w:rPr>
              <w:t>Лечебное дело</w:t>
            </w:r>
          </w:p>
        </w:tc>
        <w:tc>
          <w:tcPr>
            <w:tcW w:w="2415" w:type="dxa"/>
          </w:tcPr>
          <w:p w:rsidR="00A53A4A" w:rsidRPr="00282055" w:rsidRDefault="00A53A4A" w:rsidP="00035C52">
            <w:pPr>
              <w:rPr>
                <w:rFonts w:ascii="Times New Roman" w:hAnsi="Times New Roman"/>
                <w:lang w:val="ru-RU"/>
              </w:rPr>
            </w:pPr>
            <w:r w:rsidRPr="00282055">
              <w:rPr>
                <w:rFonts w:ascii="Times New Roman" w:hAnsi="Times New Roman"/>
                <w:lang w:val="ru-RU"/>
              </w:rPr>
              <w:t xml:space="preserve">Врач-терапевт  участковый </w:t>
            </w: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573301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8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282055" w:rsidRDefault="00A53A4A" w:rsidP="003524C8">
            <w:pPr>
              <w:rPr>
                <w:rFonts w:ascii="Times New Roman" w:hAnsi="Times New Roman"/>
                <w:lang w:val="ru-RU"/>
              </w:rPr>
            </w:pPr>
            <w:r w:rsidRPr="0028205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Сариева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Алия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Муратовна</w:t>
            </w:r>
            <w:r w:rsidRPr="00282055">
              <w:rPr>
                <w:rFonts w:ascii="Times New Roman" w:hAnsi="Times New Roman"/>
                <w:lang w:val="ru-RU"/>
              </w:rPr>
              <w:t>, 19</w:t>
            </w:r>
            <w:r>
              <w:rPr>
                <w:rFonts w:ascii="Times New Roman" w:hAnsi="Times New Roman"/>
                <w:lang w:val="ru-RU"/>
              </w:rPr>
              <w:t>94</w:t>
            </w:r>
            <w:r w:rsidRPr="00282055">
              <w:rPr>
                <w:rFonts w:ascii="Times New Roman" w:hAnsi="Times New Roman"/>
                <w:lang w:val="ru-RU"/>
              </w:rPr>
              <w:t xml:space="preserve">  г.р.</w:t>
            </w:r>
          </w:p>
        </w:tc>
        <w:tc>
          <w:tcPr>
            <w:tcW w:w="2122" w:type="dxa"/>
          </w:tcPr>
          <w:p w:rsidR="00A53A4A" w:rsidRPr="002B3762" w:rsidRDefault="00A53A4A" w:rsidP="00282055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2B3762">
              <w:rPr>
                <w:rFonts w:ascii="Times New Roman" w:hAnsi="Times New Roman"/>
                <w:lang w:val="ru-RU"/>
              </w:rPr>
              <w:t>Лечебное дело</w:t>
            </w:r>
          </w:p>
        </w:tc>
        <w:tc>
          <w:tcPr>
            <w:tcW w:w="2415" w:type="dxa"/>
          </w:tcPr>
          <w:p w:rsidR="00A53A4A" w:rsidRPr="00282055" w:rsidRDefault="00A53A4A" w:rsidP="00035C52">
            <w:pPr>
              <w:rPr>
                <w:rFonts w:ascii="Times New Roman" w:hAnsi="Times New Roman"/>
              </w:rPr>
            </w:pPr>
            <w:proofErr w:type="spellStart"/>
            <w:r w:rsidRPr="00282055">
              <w:rPr>
                <w:rFonts w:ascii="Times New Roman" w:hAnsi="Times New Roman"/>
              </w:rPr>
              <w:t>Врач-терапевт</w:t>
            </w:r>
            <w:proofErr w:type="spellEnd"/>
            <w:r w:rsidRPr="00282055">
              <w:rPr>
                <w:rFonts w:ascii="Times New Roman" w:hAnsi="Times New Roman"/>
              </w:rPr>
              <w:t xml:space="preserve">  </w:t>
            </w:r>
            <w:proofErr w:type="spellStart"/>
            <w:r w:rsidRPr="00282055">
              <w:rPr>
                <w:rFonts w:ascii="Times New Roman" w:hAnsi="Times New Roman"/>
              </w:rPr>
              <w:t>участковый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5 000,00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C111E3" w:rsidRDefault="00A53A4A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A53A4A" w:rsidRPr="00C111E3" w:rsidRDefault="00A53A4A" w:rsidP="0090258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Старополтавская  центр</w:t>
            </w:r>
            <w:r w:rsidRPr="00836758">
              <w:rPr>
                <w:rFonts w:ascii="Times New Roman" w:hAnsi="Times New Roman"/>
                <w:lang w:val="ru-RU"/>
              </w:rPr>
              <w:t>альная районная больница"</w:t>
            </w:r>
          </w:p>
        </w:tc>
        <w:tc>
          <w:tcPr>
            <w:tcW w:w="2125" w:type="dxa"/>
          </w:tcPr>
          <w:p w:rsidR="00A53A4A" w:rsidRPr="00C111E3" w:rsidRDefault="00A53A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15 000,00</w:t>
            </w:r>
          </w:p>
        </w:tc>
      </w:tr>
      <w:tr w:rsidR="00A53A4A" w:rsidRPr="004535B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902583" w:rsidRDefault="00A53A4A" w:rsidP="00D4738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1.4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9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</w:tcPr>
          <w:p w:rsidR="00A53A4A" w:rsidRPr="00DD2F8A" w:rsidRDefault="00A53A4A" w:rsidP="00A321D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 xml:space="preserve">учреждение </w:t>
            </w:r>
            <w:r w:rsidRPr="00DD2F8A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A53A4A" w:rsidRPr="00C111E3" w:rsidRDefault="00A53A4A" w:rsidP="00A321D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C608B">
              <w:rPr>
                <w:rFonts w:ascii="Times New Roman" w:hAnsi="Times New Roman"/>
                <w:lang w:val="ru-RU"/>
              </w:rPr>
              <w:t>Урюпинская ц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ентральная районная </w:t>
            </w:r>
            <w:r w:rsidRPr="008C608B">
              <w:rPr>
                <w:rFonts w:ascii="Times New Roman" w:hAnsi="Times New Roman"/>
                <w:lang w:val="ru-RU" w:eastAsia="ru-RU"/>
              </w:rPr>
              <w:t>больница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 имени В.Ф. </w:t>
            </w:r>
            <w:proofErr w:type="spellStart"/>
            <w:r w:rsidRPr="008C608B">
              <w:rPr>
                <w:rFonts w:ascii="Times New Roman" w:hAnsi="Times New Roman"/>
                <w:bCs/>
                <w:lang w:val="ru-RU"/>
              </w:rPr>
              <w:t>Жогова</w:t>
            </w:r>
            <w:proofErr w:type="spellEnd"/>
          </w:p>
        </w:tc>
        <w:tc>
          <w:tcPr>
            <w:tcW w:w="2977" w:type="dxa"/>
            <w:gridSpan w:val="2"/>
          </w:tcPr>
          <w:p w:rsidR="00A53A4A" w:rsidRPr="00A01922" w:rsidRDefault="00A53A4A" w:rsidP="00A01922">
            <w:pPr>
              <w:rPr>
                <w:rFonts w:ascii="Times New Roman" w:hAnsi="Times New Roman"/>
                <w:lang w:val="ru-RU"/>
              </w:rPr>
            </w:pPr>
            <w:r w:rsidRPr="00A01922">
              <w:rPr>
                <w:rFonts w:ascii="Times New Roman" w:hAnsi="Times New Roman"/>
                <w:lang w:val="ru-RU"/>
              </w:rPr>
              <w:lastRenderedPageBreak/>
              <w:t>Ивлев Юрий Петрович, 1962 г.р.</w:t>
            </w:r>
          </w:p>
        </w:tc>
        <w:tc>
          <w:tcPr>
            <w:tcW w:w="2122" w:type="dxa"/>
          </w:tcPr>
          <w:p w:rsidR="00A53A4A" w:rsidRPr="00A01922" w:rsidRDefault="00A53A4A" w:rsidP="00A34B4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01922">
              <w:rPr>
                <w:rFonts w:ascii="Times New Roman" w:hAnsi="Times New Roman"/>
              </w:rPr>
              <w:t>Терапия</w:t>
            </w:r>
            <w:proofErr w:type="spellEnd"/>
            <w:r w:rsidRPr="00A01922">
              <w:rPr>
                <w:rFonts w:ascii="Times New Roman" w:hAnsi="Times New Roman"/>
              </w:rPr>
              <w:t xml:space="preserve"> </w:t>
            </w:r>
          </w:p>
          <w:p w:rsidR="00A53A4A" w:rsidRPr="00A01922" w:rsidRDefault="00A53A4A" w:rsidP="00A34B40"/>
          <w:p w:rsidR="00A53A4A" w:rsidRPr="00A01922" w:rsidRDefault="00A53A4A" w:rsidP="00A34B40"/>
          <w:p w:rsidR="00A53A4A" w:rsidRPr="00A01922" w:rsidRDefault="00A53A4A" w:rsidP="00A34B40"/>
          <w:p w:rsidR="00A53A4A" w:rsidRPr="00A01922" w:rsidRDefault="00A53A4A" w:rsidP="00A34B40"/>
          <w:p w:rsidR="00A53A4A" w:rsidRPr="00A01922" w:rsidRDefault="00A53A4A" w:rsidP="00A34B40">
            <w:pPr>
              <w:ind w:firstLine="708"/>
            </w:pPr>
          </w:p>
        </w:tc>
        <w:tc>
          <w:tcPr>
            <w:tcW w:w="2415" w:type="dxa"/>
          </w:tcPr>
          <w:p w:rsidR="00A53A4A" w:rsidRPr="00A01922" w:rsidRDefault="00A53A4A" w:rsidP="00A34B40">
            <w:pPr>
              <w:rPr>
                <w:rFonts w:ascii="Times New Roman" w:hAnsi="Times New Roman"/>
              </w:rPr>
            </w:pPr>
            <w:proofErr w:type="spellStart"/>
            <w:r w:rsidRPr="00A01922">
              <w:rPr>
                <w:rFonts w:ascii="Times New Roman" w:hAnsi="Times New Roman"/>
              </w:rPr>
              <w:lastRenderedPageBreak/>
              <w:t>Врач</w:t>
            </w:r>
            <w:proofErr w:type="spellEnd"/>
            <w:r w:rsidRPr="00A01922">
              <w:rPr>
                <w:rFonts w:ascii="Times New Roman" w:hAnsi="Times New Roman"/>
              </w:rPr>
              <w:t xml:space="preserve">- </w:t>
            </w:r>
            <w:proofErr w:type="spellStart"/>
            <w:r w:rsidRPr="00A01922">
              <w:rPr>
                <w:rFonts w:ascii="Times New Roman" w:hAnsi="Times New Roman"/>
              </w:rPr>
              <w:t>терапевт</w:t>
            </w:r>
            <w:proofErr w:type="spellEnd"/>
            <w:r w:rsidRPr="00A01922">
              <w:rPr>
                <w:rFonts w:ascii="Times New Roman" w:hAnsi="Times New Roman"/>
              </w:rPr>
              <w:t xml:space="preserve">  </w:t>
            </w:r>
            <w:proofErr w:type="spellStart"/>
            <w:r w:rsidRPr="00A01922">
              <w:rPr>
                <w:rFonts w:ascii="Times New Roman" w:hAnsi="Times New Roman"/>
              </w:rPr>
              <w:t>участковый</w:t>
            </w:r>
            <w:proofErr w:type="spellEnd"/>
          </w:p>
          <w:p w:rsidR="00A53A4A" w:rsidRPr="00A01922" w:rsidRDefault="00A53A4A" w:rsidP="00A34B40">
            <w:pPr>
              <w:rPr>
                <w:rFonts w:ascii="Times New Roman" w:hAnsi="Times New Roman"/>
              </w:rPr>
            </w:pPr>
          </w:p>
          <w:p w:rsidR="00A53A4A" w:rsidRPr="00A01922" w:rsidRDefault="00A53A4A" w:rsidP="00A34B40"/>
          <w:p w:rsidR="00A53A4A" w:rsidRPr="00A01922" w:rsidRDefault="00A53A4A" w:rsidP="00A34B40"/>
          <w:p w:rsidR="00A53A4A" w:rsidRPr="00A01922" w:rsidRDefault="00A53A4A" w:rsidP="00A34B40"/>
          <w:p w:rsidR="00A53A4A" w:rsidRPr="00A01922" w:rsidRDefault="00A53A4A" w:rsidP="00A34B40"/>
          <w:p w:rsidR="00A53A4A" w:rsidRPr="00A01922" w:rsidRDefault="00A53A4A" w:rsidP="00A34B40"/>
        </w:tc>
        <w:tc>
          <w:tcPr>
            <w:tcW w:w="2692" w:type="dxa"/>
            <w:gridSpan w:val="3"/>
          </w:tcPr>
          <w:p w:rsidR="00A53A4A" w:rsidRPr="00DC40F1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Специальность:</w:t>
            </w:r>
          </w:p>
          <w:p w:rsidR="00A53A4A" w:rsidRPr="00DC40F1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A34B40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 xml:space="preserve">наименование и продолжительность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A34B40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Pr="00C111E3" w:rsidRDefault="00A53A4A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A53A4A" w:rsidRPr="001552A9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1.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5</w:t>
            </w:r>
            <w:r w:rsidR="00742BFE"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 w:val="restart"/>
          </w:tcPr>
          <w:p w:rsidR="00A53A4A" w:rsidRPr="00836758" w:rsidRDefault="00A53A4A" w:rsidP="0057330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A53A4A" w:rsidRPr="00C111E3" w:rsidRDefault="00A53A4A" w:rsidP="001552A9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Фроловская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977" w:type="dxa"/>
            <w:gridSpan w:val="2"/>
          </w:tcPr>
          <w:p w:rsidR="00A53A4A" w:rsidRDefault="00A53A4A" w:rsidP="001B14C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Моисеева Нина Васильевна,  </w:t>
            </w:r>
            <w:r w:rsidRPr="00A34B40">
              <w:rPr>
                <w:rFonts w:ascii="Times New Roman" w:hAnsi="Times New Roman"/>
                <w:lang w:val="ru-RU"/>
              </w:rPr>
              <w:t>19</w:t>
            </w:r>
            <w:r>
              <w:rPr>
                <w:rFonts w:ascii="Times New Roman" w:hAnsi="Times New Roman"/>
                <w:lang w:val="ru-RU"/>
              </w:rPr>
              <w:t>54</w:t>
            </w:r>
            <w:r w:rsidRPr="00A34B40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5A6315" w:rsidRDefault="00A53A4A" w:rsidP="00A34B4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A6315">
              <w:rPr>
                <w:rFonts w:ascii="Times New Roman" w:hAnsi="Times New Roman"/>
              </w:rPr>
              <w:t>Терапия</w:t>
            </w:r>
            <w:proofErr w:type="spellEnd"/>
            <w:r w:rsidRPr="005A6315">
              <w:rPr>
                <w:rFonts w:ascii="Times New Roman" w:hAnsi="Times New Roman"/>
              </w:rPr>
              <w:t xml:space="preserve"> </w:t>
            </w:r>
          </w:p>
          <w:p w:rsidR="00A53A4A" w:rsidRPr="005A6315" w:rsidRDefault="00A53A4A" w:rsidP="00A34B40"/>
          <w:p w:rsidR="00A53A4A" w:rsidRPr="005A6315" w:rsidRDefault="00A53A4A" w:rsidP="00A34B40"/>
          <w:p w:rsidR="00A53A4A" w:rsidRPr="005A6315" w:rsidRDefault="00A53A4A" w:rsidP="00A34B40"/>
          <w:p w:rsidR="00A53A4A" w:rsidRPr="005A6315" w:rsidRDefault="00A53A4A" w:rsidP="00A34B40"/>
          <w:p w:rsidR="00A53A4A" w:rsidRPr="005A6315" w:rsidRDefault="00A53A4A" w:rsidP="00A34B40">
            <w:pPr>
              <w:ind w:firstLine="708"/>
            </w:pPr>
          </w:p>
        </w:tc>
        <w:tc>
          <w:tcPr>
            <w:tcW w:w="2415" w:type="dxa"/>
          </w:tcPr>
          <w:p w:rsidR="00A53A4A" w:rsidRPr="005A6315" w:rsidRDefault="00A53A4A" w:rsidP="00A34B40">
            <w:pPr>
              <w:rPr>
                <w:rFonts w:ascii="Times New Roman" w:hAnsi="Times New Roman"/>
              </w:rPr>
            </w:pPr>
            <w:proofErr w:type="spellStart"/>
            <w:r w:rsidRPr="005A6315">
              <w:rPr>
                <w:rFonts w:ascii="Times New Roman" w:hAnsi="Times New Roman"/>
              </w:rPr>
              <w:t>Врач</w:t>
            </w:r>
            <w:proofErr w:type="spellEnd"/>
            <w:r w:rsidRPr="005A6315">
              <w:rPr>
                <w:rFonts w:ascii="Times New Roman" w:hAnsi="Times New Roman"/>
              </w:rPr>
              <w:t xml:space="preserve">- </w:t>
            </w:r>
            <w:proofErr w:type="spellStart"/>
            <w:r w:rsidRPr="005A6315">
              <w:rPr>
                <w:rFonts w:ascii="Times New Roman" w:hAnsi="Times New Roman"/>
              </w:rPr>
              <w:t>терапевт</w:t>
            </w:r>
            <w:proofErr w:type="spellEnd"/>
            <w:r w:rsidRPr="005A6315">
              <w:rPr>
                <w:rFonts w:ascii="Times New Roman" w:hAnsi="Times New Roman"/>
              </w:rPr>
              <w:t xml:space="preserve">  </w:t>
            </w:r>
            <w:proofErr w:type="spellStart"/>
            <w:r w:rsidRPr="005A6315">
              <w:rPr>
                <w:rFonts w:ascii="Times New Roman" w:hAnsi="Times New Roman"/>
              </w:rPr>
              <w:t>участковый</w:t>
            </w:r>
            <w:proofErr w:type="spellEnd"/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/>
          <w:p w:rsidR="00A53A4A" w:rsidRPr="005A6315" w:rsidRDefault="00A53A4A" w:rsidP="00A34B40"/>
          <w:p w:rsidR="00A53A4A" w:rsidRPr="005A6315" w:rsidRDefault="00A53A4A" w:rsidP="00A34B40"/>
          <w:p w:rsidR="00A53A4A" w:rsidRPr="005A6315" w:rsidRDefault="00A53A4A" w:rsidP="00A34B40"/>
          <w:p w:rsidR="00A53A4A" w:rsidRPr="005A6315" w:rsidRDefault="00A53A4A" w:rsidP="00A34B40"/>
        </w:tc>
        <w:tc>
          <w:tcPr>
            <w:tcW w:w="2692" w:type="dxa"/>
            <w:gridSpan w:val="3"/>
            <w:vMerge w:val="restart"/>
          </w:tcPr>
          <w:p w:rsidR="00A53A4A" w:rsidRPr="00DC40F1" w:rsidRDefault="00A53A4A" w:rsidP="001552A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A53A4A" w:rsidRPr="00DC40F1" w:rsidRDefault="00A53A4A" w:rsidP="001552A9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"Терапия";</w:t>
            </w:r>
          </w:p>
          <w:p w:rsidR="00A53A4A" w:rsidRPr="004E754A" w:rsidRDefault="00A53A4A" w:rsidP="001552A9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A53A4A" w:rsidRPr="00C111E3" w:rsidRDefault="00A53A4A" w:rsidP="001552A9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амбулаторной практике терапевта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A53A4A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</w:t>
            </w:r>
            <w:r w:rsidR="00D4738A">
              <w:rPr>
                <w:rFonts w:ascii="Times New Roman" w:hAnsi="Times New Roman"/>
                <w:sz w:val="20"/>
                <w:szCs w:val="20"/>
                <w:lang w:val="ru-RU" w:eastAsia="ru-RU"/>
              </w:rPr>
              <w:t>5</w:t>
            </w:r>
            <w:r w:rsidR="00742BFE">
              <w:rPr>
                <w:rFonts w:ascii="Times New Roman" w:hAnsi="Times New Roman"/>
                <w:sz w:val="20"/>
                <w:szCs w:val="20"/>
                <w:lang w:val="ru-RU" w:eastAsia="ru-RU"/>
              </w:rPr>
              <w:t>1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Pr="00A34B40" w:rsidRDefault="00A53A4A" w:rsidP="001B14C4">
            <w:pPr>
              <w:rPr>
                <w:rFonts w:ascii="Times New Roman" w:hAnsi="Times New Roman"/>
                <w:lang w:val="ru-RU"/>
              </w:rPr>
            </w:pPr>
            <w:r w:rsidRPr="00A34B40">
              <w:rPr>
                <w:rFonts w:ascii="Times New Roman" w:hAnsi="Times New Roman"/>
                <w:lang w:val="ru-RU"/>
              </w:rPr>
              <w:t>Буров Владимир Александрович, 195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A34B40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A34B40" w:rsidRDefault="00A53A4A" w:rsidP="00A34B4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34B40">
              <w:rPr>
                <w:rFonts w:ascii="Times New Roman" w:hAnsi="Times New Roman"/>
              </w:rPr>
              <w:t>Терапия</w:t>
            </w:r>
            <w:proofErr w:type="spellEnd"/>
            <w:r w:rsidRPr="00A34B40">
              <w:rPr>
                <w:rFonts w:ascii="Times New Roman" w:hAnsi="Times New Roman"/>
              </w:rPr>
              <w:t xml:space="preserve"> </w:t>
            </w:r>
          </w:p>
          <w:p w:rsidR="00A53A4A" w:rsidRPr="00A34B40" w:rsidRDefault="00A53A4A" w:rsidP="00A34B40">
            <w:pPr>
              <w:rPr>
                <w:rFonts w:ascii="Times New Roman" w:hAnsi="Times New Roman"/>
              </w:rPr>
            </w:pPr>
          </w:p>
          <w:p w:rsidR="00A53A4A" w:rsidRPr="00A34B40" w:rsidRDefault="00A53A4A" w:rsidP="00A34B40">
            <w:pPr>
              <w:rPr>
                <w:rFonts w:ascii="Times New Roman" w:hAnsi="Times New Roman"/>
              </w:rPr>
            </w:pPr>
          </w:p>
          <w:p w:rsidR="00A53A4A" w:rsidRPr="00A34B40" w:rsidRDefault="00A53A4A" w:rsidP="00A34B40">
            <w:pPr>
              <w:rPr>
                <w:rFonts w:ascii="Times New Roman" w:hAnsi="Times New Roman"/>
              </w:rPr>
            </w:pPr>
          </w:p>
          <w:p w:rsidR="00A53A4A" w:rsidRPr="00A34B40" w:rsidRDefault="00A53A4A" w:rsidP="00A34B40">
            <w:pPr>
              <w:rPr>
                <w:rFonts w:ascii="Times New Roman" w:hAnsi="Times New Roman"/>
              </w:rPr>
            </w:pPr>
          </w:p>
          <w:p w:rsidR="00A53A4A" w:rsidRPr="00A34B40" w:rsidRDefault="00A53A4A" w:rsidP="00A34B40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5A6315" w:rsidRDefault="00A53A4A" w:rsidP="00A34B40">
            <w:pPr>
              <w:rPr>
                <w:rFonts w:ascii="Times New Roman" w:hAnsi="Times New Roman"/>
              </w:rPr>
            </w:pPr>
            <w:proofErr w:type="spellStart"/>
            <w:r w:rsidRPr="005A6315">
              <w:rPr>
                <w:rFonts w:ascii="Times New Roman" w:hAnsi="Times New Roman"/>
              </w:rPr>
              <w:t>Врач</w:t>
            </w:r>
            <w:proofErr w:type="spellEnd"/>
            <w:r w:rsidRPr="005A6315">
              <w:rPr>
                <w:rFonts w:ascii="Times New Roman" w:hAnsi="Times New Roman"/>
              </w:rPr>
              <w:t xml:space="preserve">- </w:t>
            </w:r>
            <w:proofErr w:type="spellStart"/>
            <w:r w:rsidRPr="005A6315">
              <w:rPr>
                <w:rFonts w:ascii="Times New Roman" w:hAnsi="Times New Roman"/>
              </w:rPr>
              <w:t>терапевт</w:t>
            </w:r>
            <w:proofErr w:type="spellEnd"/>
            <w:r w:rsidRPr="005A6315">
              <w:rPr>
                <w:rFonts w:ascii="Times New Roman" w:hAnsi="Times New Roman"/>
              </w:rPr>
              <w:t xml:space="preserve">  </w:t>
            </w:r>
            <w:proofErr w:type="spellStart"/>
            <w:r w:rsidRPr="005A6315">
              <w:rPr>
                <w:rFonts w:ascii="Times New Roman" w:hAnsi="Times New Roman"/>
              </w:rPr>
              <w:t>участковый</w:t>
            </w:r>
            <w:proofErr w:type="spellEnd"/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A53A4A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A53A4A" w:rsidRPr="00573301" w:rsidRDefault="00A53A4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1.5</w:t>
            </w:r>
            <w:r w:rsidR="00742BFE">
              <w:rPr>
                <w:rFonts w:ascii="Times New Roman" w:hAnsi="Times New Roman"/>
                <w:sz w:val="20"/>
                <w:szCs w:val="20"/>
                <w:lang w:val="ru-RU" w:eastAsia="ru-RU"/>
              </w:rPr>
              <w:t>2</w:t>
            </w:r>
            <w:r w:rsidR="00512328">
              <w:rPr>
                <w:rFonts w:ascii="Times New Roman" w:hAnsi="Times New Roman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168" w:type="dxa"/>
            <w:gridSpan w:val="2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A53A4A" w:rsidRDefault="00A53A4A" w:rsidP="001B14C4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Красинец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Нина Васильевна, </w:t>
            </w:r>
            <w:r w:rsidRPr="00A34B40">
              <w:rPr>
                <w:rFonts w:ascii="Times New Roman" w:hAnsi="Times New Roman"/>
                <w:lang w:val="ru-RU"/>
              </w:rPr>
              <w:t>19</w:t>
            </w:r>
            <w:r>
              <w:rPr>
                <w:rFonts w:ascii="Times New Roman" w:hAnsi="Times New Roman"/>
                <w:lang w:val="ru-RU"/>
              </w:rPr>
              <w:t>54</w:t>
            </w:r>
            <w:r w:rsidRPr="00A34B40">
              <w:rPr>
                <w:rFonts w:ascii="Times New Roman" w:hAnsi="Times New Roman"/>
                <w:lang w:val="ru-RU"/>
              </w:rPr>
              <w:t xml:space="preserve"> г.р.</w:t>
            </w:r>
          </w:p>
        </w:tc>
        <w:tc>
          <w:tcPr>
            <w:tcW w:w="2122" w:type="dxa"/>
          </w:tcPr>
          <w:p w:rsidR="00A53A4A" w:rsidRPr="005A6315" w:rsidRDefault="00A53A4A" w:rsidP="00A34B4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A6315">
              <w:rPr>
                <w:rFonts w:ascii="Times New Roman" w:hAnsi="Times New Roman"/>
              </w:rPr>
              <w:t>Терапия</w:t>
            </w:r>
            <w:proofErr w:type="spellEnd"/>
            <w:r w:rsidRPr="005A6315">
              <w:rPr>
                <w:rFonts w:ascii="Times New Roman" w:hAnsi="Times New Roman"/>
              </w:rPr>
              <w:t xml:space="preserve"> </w:t>
            </w: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A53A4A" w:rsidRPr="005A6315" w:rsidRDefault="00A53A4A" w:rsidP="00A34B40">
            <w:pPr>
              <w:rPr>
                <w:rFonts w:ascii="Times New Roman" w:hAnsi="Times New Roman"/>
              </w:rPr>
            </w:pPr>
            <w:proofErr w:type="spellStart"/>
            <w:r w:rsidRPr="005A6315">
              <w:rPr>
                <w:rFonts w:ascii="Times New Roman" w:hAnsi="Times New Roman"/>
              </w:rPr>
              <w:t>Врач</w:t>
            </w:r>
            <w:proofErr w:type="spellEnd"/>
            <w:r w:rsidRPr="005A6315">
              <w:rPr>
                <w:rFonts w:ascii="Times New Roman" w:hAnsi="Times New Roman"/>
              </w:rPr>
              <w:t xml:space="preserve">- </w:t>
            </w:r>
            <w:proofErr w:type="spellStart"/>
            <w:r w:rsidRPr="005A6315">
              <w:rPr>
                <w:rFonts w:ascii="Times New Roman" w:hAnsi="Times New Roman"/>
              </w:rPr>
              <w:t>терапевт</w:t>
            </w:r>
            <w:proofErr w:type="spellEnd"/>
            <w:r w:rsidRPr="005A6315">
              <w:rPr>
                <w:rFonts w:ascii="Times New Roman" w:hAnsi="Times New Roman"/>
              </w:rPr>
              <w:t xml:space="preserve">  </w:t>
            </w:r>
            <w:proofErr w:type="spellStart"/>
            <w:r w:rsidRPr="005A6315">
              <w:rPr>
                <w:rFonts w:ascii="Times New Roman" w:hAnsi="Times New Roman"/>
              </w:rPr>
              <w:t>участковый</w:t>
            </w:r>
            <w:proofErr w:type="spellEnd"/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  <w:p w:rsidR="00A53A4A" w:rsidRPr="005A6315" w:rsidRDefault="00A53A4A" w:rsidP="00A34B40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3"/>
            <w:vMerge/>
          </w:tcPr>
          <w:p w:rsidR="00A53A4A" w:rsidRPr="00C111E3" w:rsidRDefault="00A53A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A53A4A" w:rsidRDefault="00A53A4A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151313" w:rsidRPr="00976E21" w:rsidTr="00B8420A">
        <w:trPr>
          <w:gridAfter w:val="4"/>
          <w:wAfter w:w="8500" w:type="dxa"/>
        </w:trPr>
        <w:tc>
          <w:tcPr>
            <w:tcW w:w="673" w:type="dxa"/>
          </w:tcPr>
          <w:p w:rsidR="00151313" w:rsidRDefault="00151313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151313" w:rsidRPr="00C111E3" w:rsidRDefault="00151313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Фроловская центральная районная больница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151313" w:rsidRDefault="00151313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15 000,00</w:t>
            </w:r>
          </w:p>
        </w:tc>
      </w:tr>
      <w:tr w:rsidR="00151313" w:rsidRPr="0039085A" w:rsidTr="00B8420A">
        <w:trPr>
          <w:gridAfter w:val="4"/>
          <w:wAfter w:w="8500" w:type="dxa"/>
        </w:trPr>
        <w:tc>
          <w:tcPr>
            <w:tcW w:w="13047" w:type="dxa"/>
            <w:gridSpan w:val="10"/>
          </w:tcPr>
          <w:p w:rsidR="00151313" w:rsidRPr="006150FF" w:rsidRDefault="00151313" w:rsidP="00B8420A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150FF">
              <w:rPr>
                <w:rFonts w:ascii="Times New Roman" w:hAnsi="Times New Roman"/>
                <w:b/>
                <w:lang w:val="ru-RU" w:eastAsia="ru-RU"/>
              </w:rPr>
              <w:t>ИТОГО за 1  квартал 2020</w:t>
            </w:r>
          </w:p>
        </w:tc>
        <w:tc>
          <w:tcPr>
            <w:tcW w:w="2125" w:type="dxa"/>
          </w:tcPr>
          <w:p w:rsidR="00151313" w:rsidRPr="0039085A" w:rsidRDefault="00151313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9085A">
              <w:rPr>
                <w:rFonts w:ascii="Times New Roman" w:hAnsi="Times New Roman"/>
                <w:lang w:val="ru-RU" w:eastAsia="ru-RU"/>
              </w:rPr>
              <w:t>260 000,00</w:t>
            </w:r>
          </w:p>
        </w:tc>
      </w:tr>
      <w:tr w:rsidR="007272C5" w:rsidRPr="00976E21" w:rsidTr="00B8420A">
        <w:trPr>
          <w:gridAfter w:val="4"/>
          <w:wAfter w:w="8500" w:type="dxa"/>
        </w:trPr>
        <w:tc>
          <w:tcPr>
            <w:tcW w:w="15172" w:type="dxa"/>
            <w:gridSpan w:val="11"/>
          </w:tcPr>
          <w:p w:rsidR="007272C5" w:rsidRPr="007272C5" w:rsidRDefault="007272C5" w:rsidP="007272C5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7272C5">
              <w:rPr>
                <w:rFonts w:ascii="Times New Roman" w:hAnsi="Times New Roman"/>
                <w:b/>
                <w:lang w:val="ru-RU" w:eastAsia="ru-RU"/>
              </w:rPr>
              <w:lastRenderedPageBreak/>
              <w:t>2 квартал 2020</w:t>
            </w:r>
          </w:p>
        </w:tc>
      </w:tr>
      <w:tr w:rsidR="00700620" w:rsidRPr="004F75F5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700620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2.1.</w:t>
            </w:r>
          </w:p>
        </w:tc>
        <w:tc>
          <w:tcPr>
            <w:tcW w:w="2168" w:type="dxa"/>
            <w:gridSpan w:val="2"/>
            <w:vMerge w:val="restart"/>
          </w:tcPr>
          <w:p w:rsidR="00700620" w:rsidRPr="00DD2F8A" w:rsidRDefault="00700620" w:rsidP="004F729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700620" w:rsidRPr="00C111E3" w:rsidRDefault="00700620" w:rsidP="00AB6DD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Поликлиника </w:t>
            </w:r>
            <w:r>
              <w:rPr>
                <w:rFonts w:ascii="Times New Roman" w:hAnsi="Times New Roman"/>
                <w:lang w:val="ru-RU"/>
              </w:rPr>
              <w:br/>
              <w:t>№ 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700620" w:rsidRPr="00700620" w:rsidRDefault="00700620" w:rsidP="001B14C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700620">
              <w:rPr>
                <w:rFonts w:ascii="Times New Roman" w:hAnsi="Times New Roman"/>
                <w:lang w:val="ru-RU"/>
              </w:rPr>
              <w:t>Буртиева</w:t>
            </w:r>
            <w:proofErr w:type="spellEnd"/>
            <w:r w:rsidRPr="0070062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00620">
              <w:rPr>
                <w:rFonts w:ascii="Times New Roman" w:hAnsi="Times New Roman"/>
                <w:lang w:val="ru-RU"/>
              </w:rPr>
              <w:t>Айгюн</w:t>
            </w:r>
            <w:proofErr w:type="spellEnd"/>
            <w:r w:rsidRPr="0070062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00620">
              <w:rPr>
                <w:rFonts w:ascii="Times New Roman" w:hAnsi="Times New Roman"/>
                <w:lang w:val="ru-RU"/>
              </w:rPr>
              <w:t>Айдын</w:t>
            </w:r>
            <w:proofErr w:type="spellEnd"/>
            <w:r w:rsidRPr="0070062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00620">
              <w:rPr>
                <w:rFonts w:ascii="Times New Roman" w:hAnsi="Times New Roman"/>
                <w:lang w:val="ru-RU"/>
              </w:rPr>
              <w:t>кызы</w:t>
            </w:r>
            <w:proofErr w:type="spellEnd"/>
            <w:r w:rsidRPr="00700620">
              <w:rPr>
                <w:rFonts w:ascii="Times New Roman" w:hAnsi="Times New Roman"/>
                <w:lang w:val="ru-RU"/>
              </w:rPr>
              <w:t>, 1992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00620">
              <w:rPr>
                <w:rFonts w:ascii="Times New Roman" w:hAnsi="Times New Roman"/>
                <w:lang w:val="ru-RU"/>
              </w:rPr>
              <w:t>г.р.</w:t>
            </w:r>
          </w:p>
        </w:tc>
        <w:tc>
          <w:tcPr>
            <w:tcW w:w="2122" w:type="dxa"/>
          </w:tcPr>
          <w:p w:rsidR="00700620" w:rsidRPr="004F75F5" w:rsidRDefault="00700620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700620" w:rsidRPr="00DC40F1" w:rsidRDefault="00700620" w:rsidP="004F75F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700620" w:rsidRPr="00DC40F1" w:rsidRDefault="00700620" w:rsidP="004F75F5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700620" w:rsidRPr="004E754A" w:rsidRDefault="00700620" w:rsidP="004F75F5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700620" w:rsidRPr="00C111E3" w:rsidRDefault="00700620" w:rsidP="00FA44D0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часов.</w:t>
            </w: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4F75F5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</w:t>
            </w:r>
          </w:p>
        </w:tc>
        <w:tc>
          <w:tcPr>
            <w:tcW w:w="2168" w:type="dxa"/>
            <w:gridSpan w:val="2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00620" w:rsidRPr="00700620" w:rsidRDefault="00700620" w:rsidP="001B14C4">
            <w:pPr>
              <w:rPr>
                <w:rFonts w:ascii="Times New Roman" w:hAnsi="Times New Roman"/>
                <w:lang w:val="ru-RU"/>
              </w:rPr>
            </w:pPr>
            <w:r w:rsidRPr="00700620">
              <w:rPr>
                <w:rFonts w:ascii="Times New Roman" w:hAnsi="Times New Roman"/>
                <w:lang w:val="ru-RU"/>
              </w:rPr>
              <w:t>Татаринова Виктория Ивановна, 1955 г.р.</w:t>
            </w:r>
          </w:p>
        </w:tc>
        <w:tc>
          <w:tcPr>
            <w:tcW w:w="2122" w:type="dxa"/>
          </w:tcPr>
          <w:p w:rsidR="00700620" w:rsidRPr="004F75F5" w:rsidRDefault="00700620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4F75F5" w:rsidTr="00B8420A">
        <w:trPr>
          <w:gridAfter w:val="4"/>
          <w:wAfter w:w="8500" w:type="dxa"/>
        </w:trPr>
        <w:tc>
          <w:tcPr>
            <w:tcW w:w="673" w:type="dxa"/>
          </w:tcPr>
          <w:p w:rsidR="00700620" w:rsidRDefault="00700620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700620" w:rsidRPr="00C111E3" w:rsidRDefault="00700620" w:rsidP="00AB6DD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Поликлиника № 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700620" w:rsidRPr="004F75F5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168" w:type="dxa"/>
            <w:gridSpan w:val="2"/>
            <w:vMerge w:val="restart"/>
          </w:tcPr>
          <w:p w:rsidR="00700620" w:rsidRPr="00DD2F8A" w:rsidRDefault="00700620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автономное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700620" w:rsidRPr="00C111E3" w:rsidRDefault="00700620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поликлиника № 3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700620" w:rsidRPr="002544F7" w:rsidRDefault="00700620" w:rsidP="002544F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2544F7">
              <w:rPr>
                <w:rFonts w:ascii="Times New Roman" w:hAnsi="Times New Roman"/>
                <w:lang w:val="ru-RU"/>
              </w:rPr>
              <w:t>Фархадова</w:t>
            </w:r>
            <w:proofErr w:type="spellEnd"/>
            <w:r w:rsidRPr="002544F7">
              <w:rPr>
                <w:rFonts w:ascii="Times New Roman" w:hAnsi="Times New Roman"/>
                <w:lang w:val="ru-RU"/>
              </w:rPr>
              <w:t xml:space="preserve"> Ирина Гюльмирзаевна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2544F7">
              <w:rPr>
                <w:rFonts w:ascii="Times New Roman" w:hAnsi="Times New Roman"/>
                <w:lang w:val="ru-RU"/>
              </w:rPr>
              <w:t>1980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700620" w:rsidRPr="00DC40F1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700620" w:rsidRPr="00DC40F1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700620" w:rsidRPr="004E754A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700620" w:rsidRPr="00C111E3" w:rsidRDefault="00700620" w:rsidP="009A339A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</w:t>
            </w:r>
          </w:p>
        </w:tc>
        <w:tc>
          <w:tcPr>
            <w:tcW w:w="2168" w:type="dxa"/>
            <w:gridSpan w:val="2"/>
            <w:vMerge/>
          </w:tcPr>
          <w:p w:rsidR="00700620" w:rsidRPr="00C111E3" w:rsidRDefault="00700620" w:rsidP="004F729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00620" w:rsidRDefault="00700620" w:rsidP="002544F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2544F7">
              <w:rPr>
                <w:rFonts w:ascii="Times New Roman" w:hAnsi="Times New Roman"/>
                <w:lang w:val="ru-RU"/>
              </w:rPr>
              <w:t>Уманцева</w:t>
            </w:r>
            <w:proofErr w:type="spellEnd"/>
            <w:r w:rsidRPr="002544F7">
              <w:rPr>
                <w:rFonts w:ascii="Times New Roman" w:hAnsi="Times New Roman"/>
                <w:lang w:val="ru-RU"/>
              </w:rPr>
              <w:t xml:space="preserve"> Анна Николаевна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2544F7">
              <w:rPr>
                <w:rFonts w:ascii="Times New Roman" w:hAnsi="Times New Roman"/>
                <w:lang w:val="ru-RU"/>
              </w:rPr>
              <w:t>1980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B8420A" w:rsidTr="00B8420A">
        <w:trPr>
          <w:gridAfter w:val="4"/>
          <w:wAfter w:w="8500" w:type="dxa"/>
        </w:trPr>
        <w:tc>
          <w:tcPr>
            <w:tcW w:w="673" w:type="dxa"/>
          </w:tcPr>
          <w:p w:rsidR="00700620" w:rsidRDefault="00700620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700620" w:rsidRPr="00C111E3" w:rsidRDefault="00700620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ГАУЗ 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поликлиника № 3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700620" w:rsidRPr="00AE6701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</w:t>
            </w:r>
          </w:p>
        </w:tc>
        <w:tc>
          <w:tcPr>
            <w:tcW w:w="2168" w:type="dxa"/>
            <w:gridSpan w:val="2"/>
            <w:vMerge w:val="restart"/>
          </w:tcPr>
          <w:p w:rsidR="00700620" w:rsidRPr="00A201C8" w:rsidRDefault="00700620" w:rsidP="009A339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201C8">
              <w:rPr>
                <w:rFonts w:ascii="Times New Roman" w:hAnsi="Times New Roman"/>
                <w:lang w:val="ru-RU" w:eastAsia="ru-RU"/>
              </w:rPr>
              <w:t>Государственное     учреждение здравоохранения</w:t>
            </w:r>
          </w:p>
          <w:p w:rsidR="00700620" w:rsidRPr="00A201C8" w:rsidRDefault="00700620" w:rsidP="009A339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201C8">
              <w:rPr>
                <w:rFonts w:ascii="Times New Roman" w:hAnsi="Times New Roman"/>
                <w:lang w:val="ru-RU"/>
              </w:rPr>
              <w:t xml:space="preserve">"Поликлиника </w:t>
            </w:r>
          </w:p>
          <w:p w:rsidR="00700620" w:rsidRPr="00A201C8" w:rsidRDefault="00700620" w:rsidP="009A339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201C8">
              <w:rPr>
                <w:rFonts w:ascii="Times New Roman" w:hAnsi="Times New Roman"/>
                <w:lang w:val="ru-RU"/>
              </w:rPr>
              <w:lastRenderedPageBreak/>
              <w:t>№ 4"</w:t>
            </w:r>
          </w:p>
        </w:tc>
        <w:tc>
          <w:tcPr>
            <w:tcW w:w="2977" w:type="dxa"/>
            <w:gridSpan w:val="2"/>
          </w:tcPr>
          <w:p w:rsidR="00700620" w:rsidRPr="009A339A" w:rsidRDefault="00415E7B" w:rsidP="00415E7B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lastRenderedPageBreak/>
              <w:t xml:space="preserve">Кулиева </w:t>
            </w:r>
            <w:proofErr w:type="spellStart"/>
            <w:r w:rsidRPr="00415E7B">
              <w:rPr>
                <w:rFonts w:ascii="Times New Roman" w:hAnsi="Times New Roman"/>
                <w:lang w:val="ru-RU"/>
              </w:rPr>
              <w:t>Айтан</w:t>
            </w:r>
            <w:proofErr w:type="spellEnd"/>
            <w:r w:rsidRPr="00415E7B">
              <w:rPr>
                <w:rFonts w:ascii="Times New Roman" w:hAnsi="Times New Roman"/>
                <w:lang w:val="ru-RU"/>
              </w:rPr>
              <w:t xml:space="preserve"> Сахиб </w:t>
            </w:r>
            <w:proofErr w:type="spellStart"/>
            <w:r w:rsidRPr="00415E7B">
              <w:rPr>
                <w:rFonts w:ascii="Times New Roman" w:hAnsi="Times New Roman"/>
                <w:lang w:val="ru-RU"/>
              </w:rPr>
              <w:t>Кызы</w:t>
            </w:r>
            <w:proofErr w:type="spellEnd"/>
            <w:r w:rsidRPr="00415E7B">
              <w:rPr>
                <w:rFonts w:ascii="Times New Roman" w:hAnsi="Times New Roman"/>
                <w:lang w:val="ru-RU"/>
              </w:rPr>
              <w:t>, 1991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700620" w:rsidRPr="00415E7B" w:rsidRDefault="00700620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15E7B" w:rsidRDefault="00700620" w:rsidP="000D1F3D">
            <w:pPr>
              <w:rPr>
                <w:rFonts w:ascii="Times New Roman" w:hAnsi="Times New Roma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700620" w:rsidRPr="00A201C8" w:rsidRDefault="00700620" w:rsidP="009A339A">
            <w:pPr>
              <w:jc w:val="both"/>
              <w:rPr>
                <w:rFonts w:ascii="Times New Roman" w:hAnsi="Times New Roman"/>
                <w:lang w:val="ru-RU"/>
              </w:rPr>
            </w:pPr>
            <w:r w:rsidRPr="00A201C8"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700620" w:rsidRPr="00A201C8" w:rsidRDefault="00700620" w:rsidP="009A339A">
            <w:pPr>
              <w:jc w:val="both"/>
              <w:rPr>
                <w:rFonts w:ascii="Times New Roman" w:hAnsi="Times New Roman"/>
                <w:lang w:val="ru-RU"/>
              </w:rPr>
            </w:pPr>
            <w:r w:rsidRPr="00A201C8">
              <w:rPr>
                <w:rFonts w:ascii="Times New Roman" w:hAnsi="Times New Roman"/>
                <w:lang w:val="ru-RU"/>
              </w:rPr>
              <w:t>"Акушерство и гинекология";</w:t>
            </w:r>
          </w:p>
          <w:p w:rsidR="00700620" w:rsidRPr="00A201C8" w:rsidRDefault="00700620" w:rsidP="009A339A">
            <w:pPr>
              <w:jc w:val="both"/>
              <w:rPr>
                <w:rFonts w:ascii="Times New Roman" w:hAnsi="Times New Roman"/>
                <w:lang w:val="ru-RU"/>
              </w:rPr>
            </w:pPr>
            <w:r w:rsidRPr="00A201C8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образовательной программы:</w:t>
            </w:r>
          </w:p>
          <w:p w:rsidR="00700620" w:rsidRPr="00A201C8" w:rsidRDefault="00700620" w:rsidP="009A339A">
            <w:pPr>
              <w:jc w:val="both"/>
              <w:rPr>
                <w:rFonts w:ascii="Times New Roman" w:hAnsi="Times New Roman"/>
                <w:lang w:val="ru-RU"/>
              </w:rPr>
            </w:pPr>
            <w:r w:rsidRPr="00A201C8">
              <w:rPr>
                <w:rFonts w:ascii="Times New Roman" w:hAnsi="Times New Roman"/>
                <w:lang w:val="ru-RU"/>
              </w:rPr>
              <w:lastRenderedPageBreak/>
              <w:t>"Клиническая онкология в практике врача-акушера-гинеколога", 36 часов</w:t>
            </w:r>
          </w:p>
        </w:tc>
        <w:tc>
          <w:tcPr>
            <w:tcW w:w="2125" w:type="dxa"/>
          </w:tcPr>
          <w:p w:rsidR="00700620" w:rsidRPr="009A339A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  <w:r w:rsidRPr="00415E7B"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700620" w:rsidRPr="00AE6701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</w:t>
            </w:r>
          </w:p>
        </w:tc>
        <w:tc>
          <w:tcPr>
            <w:tcW w:w="2168" w:type="dxa"/>
            <w:gridSpan w:val="2"/>
            <w:vMerge/>
          </w:tcPr>
          <w:p w:rsidR="00700620" w:rsidRPr="009A339A" w:rsidRDefault="00700620" w:rsidP="00252743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00620" w:rsidRPr="009A339A" w:rsidRDefault="00415E7B" w:rsidP="00415E7B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t>Алферова Инна Юрьевна, 1991 г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15E7B">
              <w:rPr>
                <w:rFonts w:ascii="Times New Roman" w:hAnsi="Times New Roman"/>
                <w:lang w:val="ru-RU"/>
              </w:rPr>
              <w:t xml:space="preserve"> 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700620" w:rsidRPr="00415E7B" w:rsidRDefault="00700620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15E7B" w:rsidRDefault="00700620" w:rsidP="000D1F3D">
            <w:pPr>
              <w:rPr>
                <w:rFonts w:ascii="Times New Roman" w:hAnsi="Times New Roma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700620" w:rsidRPr="009A339A" w:rsidRDefault="00700620" w:rsidP="00252743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AE6701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2.7</w:t>
            </w:r>
          </w:p>
        </w:tc>
        <w:tc>
          <w:tcPr>
            <w:tcW w:w="2168" w:type="dxa"/>
            <w:gridSpan w:val="2"/>
            <w:vMerge/>
          </w:tcPr>
          <w:p w:rsidR="00700620" w:rsidRPr="009A339A" w:rsidRDefault="00700620" w:rsidP="00252743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00620" w:rsidRPr="00415E7B" w:rsidRDefault="00415E7B" w:rsidP="00415E7B">
            <w:pPr>
              <w:rPr>
                <w:rFonts w:ascii="Times New Roman" w:hAnsi="Times New Roman"/>
                <w:highlight w:val="gree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t>Котовская Марина Валерьевна, 1982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700620" w:rsidRPr="00415E7B" w:rsidRDefault="00700620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15E7B" w:rsidRDefault="00700620" w:rsidP="000D1F3D">
            <w:pPr>
              <w:rPr>
                <w:rFonts w:ascii="Times New Roman" w:hAnsi="Times New Roman"/>
                <w:lang w:val="ru-RU"/>
              </w:rPr>
            </w:pPr>
            <w:r w:rsidRPr="00415E7B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700620" w:rsidRPr="009A339A" w:rsidRDefault="00700620" w:rsidP="00252743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AE6701" w:rsidTr="000D1F3D">
        <w:trPr>
          <w:gridAfter w:val="4"/>
          <w:wAfter w:w="8500" w:type="dxa"/>
        </w:trPr>
        <w:tc>
          <w:tcPr>
            <w:tcW w:w="673" w:type="dxa"/>
          </w:tcPr>
          <w:p w:rsidR="00700620" w:rsidRDefault="00700620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700620" w:rsidRPr="009A339A" w:rsidRDefault="00700620" w:rsidP="00A201C8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A201C8">
              <w:rPr>
                <w:rFonts w:ascii="Times New Roman" w:hAnsi="Times New Roman"/>
                <w:lang w:val="ru-RU"/>
              </w:rPr>
              <w:t>Итого по ГУЗ "Поликлиника № 4"</w:t>
            </w:r>
          </w:p>
        </w:tc>
        <w:tc>
          <w:tcPr>
            <w:tcW w:w="2125" w:type="dxa"/>
          </w:tcPr>
          <w:p w:rsidR="00700620" w:rsidRDefault="007B26A3" w:rsidP="007B26A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9085A">
              <w:rPr>
                <w:rFonts w:ascii="Times New Roman" w:hAnsi="Times New Roman"/>
                <w:lang w:val="ru-RU" w:eastAsia="ru-RU"/>
              </w:rPr>
              <w:t>1</w:t>
            </w:r>
            <w:r w:rsidR="00700620" w:rsidRPr="0039085A"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AE6701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2.8</w:t>
            </w:r>
          </w:p>
        </w:tc>
        <w:tc>
          <w:tcPr>
            <w:tcW w:w="2168" w:type="dxa"/>
            <w:gridSpan w:val="2"/>
          </w:tcPr>
          <w:p w:rsidR="00700620" w:rsidRPr="00DD2F8A" w:rsidRDefault="00700620" w:rsidP="0025274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700620" w:rsidRDefault="00700620" w:rsidP="0025274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Поликлиника </w:t>
            </w:r>
          </w:p>
          <w:p w:rsidR="00700620" w:rsidRPr="00C111E3" w:rsidRDefault="00700620" w:rsidP="0025274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18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700620" w:rsidRPr="00252743" w:rsidRDefault="00700620" w:rsidP="00252743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252743">
              <w:rPr>
                <w:rFonts w:ascii="Times New Roman" w:hAnsi="Times New Roman"/>
                <w:lang w:val="ru-RU"/>
              </w:rPr>
              <w:t>Макушкина</w:t>
            </w:r>
            <w:proofErr w:type="spellEnd"/>
            <w:r w:rsidRPr="00252743">
              <w:rPr>
                <w:rFonts w:ascii="Times New Roman" w:hAnsi="Times New Roman"/>
                <w:lang w:val="ru-RU"/>
              </w:rPr>
              <w:t xml:space="preserve"> Татьяна Александровна,1957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25274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700620" w:rsidRPr="00DC40F1" w:rsidRDefault="00700620" w:rsidP="0025274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700620" w:rsidRPr="00DC40F1" w:rsidRDefault="00700620" w:rsidP="00252743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700620" w:rsidRPr="004E754A" w:rsidRDefault="00700620" w:rsidP="00252743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700620" w:rsidRPr="00C111E3" w:rsidRDefault="00700620" w:rsidP="00B8420A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2.9</w:t>
            </w:r>
          </w:p>
        </w:tc>
        <w:tc>
          <w:tcPr>
            <w:tcW w:w="2168" w:type="dxa"/>
            <w:gridSpan w:val="2"/>
          </w:tcPr>
          <w:p w:rsidR="00700620" w:rsidRPr="00DD2F8A" w:rsidRDefault="00700620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700620" w:rsidRDefault="00700620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Клиническая поликлиника </w:t>
            </w:r>
          </w:p>
          <w:p w:rsidR="00700620" w:rsidRPr="00C111E3" w:rsidRDefault="00700620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№ 28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700620" w:rsidRPr="00331152" w:rsidRDefault="00331152" w:rsidP="00331152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331152">
              <w:rPr>
                <w:rFonts w:ascii="Times New Roman" w:hAnsi="Times New Roman"/>
                <w:lang w:val="ru-RU"/>
              </w:rPr>
              <w:t>Казарян</w:t>
            </w:r>
            <w:proofErr w:type="spellEnd"/>
            <w:r w:rsidRPr="00331152">
              <w:rPr>
                <w:rFonts w:ascii="Times New Roman" w:hAnsi="Times New Roman"/>
                <w:lang w:val="ru-RU"/>
              </w:rPr>
              <w:t xml:space="preserve"> Эмма </w:t>
            </w:r>
            <w:proofErr w:type="spellStart"/>
            <w:r w:rsidRPr="00331152">
              <w:rPr>
                <w:rFonts w:ascii="Times New Roman" w:hAnsi="Times New Roman"/>
                <w:lang w:val="ru-RU"/>
              </w:rPr>
              <w:t>Мишаевна</w:t>
            </w:r>
            <w:proofErr w:type="spellEnd"/>
            <w:r w:rsidRPr="00331152">
              <w:rPr>
                <w:rFonts w:ascii="Times New Roman" w:hAnsi="Times New Roman"/>
                <w:lang w:val="ru-RU"/>
              </w:rPr>
              <w:t>,    1989 г. р.</w:t>
            </w: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700620" w:rsidRPr="00DC40F1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700620" w:rsidRPr="00DC40F1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700620" w:rsidRPr="004E754A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700620" w:rsidRPr="00C111E3" w:rsidRDefault="00700620" w:rsidP="00B8420A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2.10</w:t>
            </w:r>
          </w:p>
        </w:tc>
        <w:tc>
          <w:tcPr>
            <w:tcW w:w="2168" w:type="dxa"/>
            <w:gridSpan w:val="2"/>
            <w:vMerge w:val="restart"/>
          </w:tcPr>
          <w:p w:rsidR="00700620" w:rsidRPr="00DD2F8A" w:rsidRDefault="00700620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700620" w:rsidRPr="00C111E3" w:rsidRDefault="00700620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Клиническая </w:t>
            </w:r>
            <w:r>
              <w:rPr>
                <w:rFonts w:ascii="Times New Roman" w:hAnsi="Times New Roman"/>
                <w:lang w:val="ru-RU"/>
              </w:rPr>
              <w:lastRenderedPageBreak/>
              <w:t>больница скорой медицинской помощи № 7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700620" w:rsidRPr="00BF4A14" w:rsidRDefault="00700620" w:rsidP="00BF4A1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F4A14">
              <w:rPr>
                <w:rFonts w:ascii="Times New Roman" w:hAnsi="Times New Roman"/>
                <w:lang w:val="ru-RU"/>
              </w:rPr>
              <w:lastRenderedPageBreak/>
              <w:t>Отыкова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F4A14">
              <w:rPr>
                <w:rFonts w:ascii="Times New Roman" w:hAnsi="Times New Roman"/>
                <w:lang w:val="ru-RU"/>
              </w:rPr>
              <w:t>Байрта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F4A14">
              <w:rPr>
                <w:rFonts w:ascii="Times New Roman" w:hAnsi="Times New Roman"/>
                <w:lang w:val="ru-RU"/>
              </w:rPr>
              <w:t>Эрдниевна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>, 1986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700620" w:rsidRPr="00DC40F1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700620" w:rsidRPr="00DC40F1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700620" w:rsidRPr="004E754A" w:rsidRDefault="00700620" w:rsidP="00B8420A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700620" w:rsidRPr="00C111E3" w:rsidRDefault="00700620" w:rsidP="00B8420A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700620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2.11</w:t>
            </w:r>
          </w:p>
        </w:tc>
        <w:tc>
          <w:tcPr>
            <w:tcW w:w="2168" w:type="dxa"/>
            <w:gridSpan w:val="2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00620" w:rsidRPr="00BF4A14" w:rsidRDefault="00700620" w:rsidP="00BF4A1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F4A14">
              <w:rPr>
                <w:rFonts w:ascii="Times New Roman" w:hAnsi="Times New Roman"/>
                <w:lang w:val="ru-RU"/>
              </w:rPr>
              <w:t>Семенчева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 xml:space="preserve"> Ирина Евгеньевна, 1972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F4A14">
              <w:rPr>
                <w:rFonts w:ascii="Times New Roman" w:hAnsi="Times New Roman"/>
                <w:lang w:val="ru-RU"/>
              </w:rPr>
              <w:t>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2.12</w:t>
            </w:r>
          </w:p>
        </w:tc>
        <w:tc>
          <w:tcPr>
            <w:tcW w:w="2168" w:type="dxa"/>
            <w:gridSpan w:val="2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00620" w:rsidRPr="00BF4A14" w:rsidRDefault="00700620" w:rsidP="00BF4A1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F4A14">
              <w:rPr>
                <w:rFonts w:ascii="Times New Roman" w:hAnsi="Times New Roman"/>
                <w:lang w:val="ru-RU"/>
              </w:rPr>
              <w:t>Харютина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 xml:space="preserve"> Наталья Владимировна, 1973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F4A14">
              <w:rPr>
                <w:rFonts w:ascii="Times New Roman" w:hAnsi="Times New Roman"/>
                <w:lang w:val="ru-RU"/>
              </w:rPr>
              <w:t>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2.13</w:t>
            </w:r>
          </w:p>
        </w:tc>
        <w:tc>
          <w:tcPr>
            <w:tcW w:w="2168" w:type="dxa"/>
            <w:gridSpan w:val="2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00620" w:rsidRPr="00BF4A14" w:rsidRDefault="00700620" w:rsidP="00BF4A1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F4A14">
              <w:rPr>
                <w:rFonts w:ascii="Times New Roman" w:hAnsi="Times New Roman"/>
                <w:lang w:val="ru-RU"/>
              </w:rPr>
              <w:t>Савзиева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F4A14">
              <w:rPr>
                <w:rFonts w:ascii="Times New Roman" w:hAnsi="Times New Roman"/>
                <w:lang w:val="ru-RU"/>
              </w:rPr>
              <w:t>Лейли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F4A14">
              <w:rPr>
                <w:rFonts w:ascii="Times New Roman" w:hAnsi="Times New Roman"/>
                <w:lang w:val="ru-RU"/>
              </w:rPr>
              <w:t>Иминулаховна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>, 1991г.р.</w:t>
            </w: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700620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2.14</w:t>
            </w:r>
          </w:p>
        </w:tc>
        <w:tc>
          <w:tcPr>
            <w:tcW w:w="2168" w:type="dxa"/>
            <w:gridSpan w:val="2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00620" w:rsidRPr="00BF4A14" w:rsidRDefault="00700620" w:rsidP="00BF4A1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F4A14">
              <w:rPr>
                <w:rFonts w:ascii="Times New Roman" w:hAnsi="Times New Roman"/>
                <w:lang w:val="ru-RU"/>
              </w:rPr>
              <w:t>Лащак</w:t>
            </w:r>
            <w:proofErr w:type="spellEnd"/>
            <w:r w:rsidRPr="00BF4A14">
              <w:rPr>
                <w:rFonts w:ascii="Times New Roman" w:hAnsi="Times New Roman"/>
                <w:lang w:val="ru-RU"/>
              </w:rPr>
              <w:t xml:space="preserve"> Марина Игоревна, 1982 г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BF4A14"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700620" w:rsidRPr="00BF4A14" w:rsidRDefault="00700620" w:rsidP="00BF4A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700620" w:rsidRPr="004F75F5" w:rsidRDefault="00700620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700620" w:rsidRPr="004F75F5" w:rsidRDefault="00700620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700620" w:rsidRPr="00B8420A" w:rsidTr="00B8420A">
        <w:trPr>
          <w:gridAfter w:val="4"/>
          <w:wAfter w:w="8500" w:type="dxa"/>
        </w:trPr>
        <w:tc>
          <w:tcPr>
            <w:tcW w:w="673" w:type="dxa"/>
          </w:tcPr>
          <w:p w:rsidR="00700620" w:rsidRDefault="00700620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700620" w:rsidRPr="00C111E3" w:rsidRDefault="00700620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 скорой медицинской помощи № 7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700620" w:rsidRDefault="00700620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25 000,00</w:t>
            </w:r>
          </w:p>
        </w:tc>
      </w:tr>
      <w:tr w:rsidR="009E4BC5" w:rsidRPr="009E4BC5" w:rsidTr="00C408BD">
        <w:trPr>
          <w:gridAfter w:val="4"/>
          <w:wAfter w:w="8500" w:type="dxa"/>
        </w:trPr>
        <w:tc>
          <w:tcPr>
            <w:tcW w:w="673" w:type="dxa"/>
          </w:tcPr>
          <w:p w:rsidR="009E4BC5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2168" w:type="dxa"/>
            <w:gridSpan w:val="2"/>
          </w:tcPr>
          <w:p w:rsidR="009E4BC5" w:rsidRPr="00DD2F8A" w:rsidRDefault="009E4BC5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9E4BC5" w:rsidRPr="00C111E3" w:rsidRDefault="009E4BC5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 скорой медицинской помощи № 15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9E4BC5" w:rsidRDefault="009E4BC5" w:rsidP="000D1F3D">
            <w:pPr>
              <w:rPr>
                <w:rFonts w:ascii="Times New Roman" w:hAnsi="Times New Roman"/>
                <w:lang w:val="ru-RU"/>
              </w:rPr>
            </w:pPr>
            <w:r w:rsidRPr="009E4BC5">
              <w:rPr>
                <w:rFonts w:ascii="Times New Roman" w:hAnsi="Times New Roman"/>
                <w:lang w:val="ru-RU"/>
              </w:rPr>
              <w:t>Каштанова Александра Петровна, 1947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E4BC5">
              <w:rPr>
                <w:rFonts w:ascii="Times New Roman" w:hAnsi="Times New Roman"/>
                <w:lang w:val="ru-RU"/>
              </w:rPr>
              <w:t>г.р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9E4BC5" w:rsidRPr="004F75F5" w:rsidRDefault="009E4BC5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9E4BC5" w:rsidRPr="004F75F5" w:rsidRDefault="009E4BC5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9E4BC5" w:rsidRPr="00DC40F1" w:rsidRDefault="009E4BC5" w:rsidP="009E4BC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9E4BC5" w:rsidRPr="00DC40F1" w:rsidRDefault="009E4BC5" w:rsidP="009E4BC5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9E4BC5" w:rsidRPr="004E754A" w:rsidRDefault="009E4BC5" w:rsidP="009E4BC5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9E4BC5" w:rsidRDefault="009E4BC5" w:rsidP="009E4BC5">
            <w:pPr>
              <w:jc w:val="both"/>
              <w:rPr>
                <w:rFonts w:ascii="Times New Roman" w:hAnsi="Times New Roman"/>
                <w:lang w:val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9E4BC5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9E4BC5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2.16</w:t>
            </w:r>
          </w:p>
        </w:tc>
        <w:tc>
          <w:tcPr>
            <w:tcW w:w="2168" w:type="dxa"/>
            <w:gridSpan w:val="2"/>
            <w:vMerge w:val="restart"/>
          </w:tcPr>
          <w:p w:rsidR="009E4BC5" w:rsidRPr="00DD2F8A" w:rsidRDefault="009E4BC5" w:rsidP="00137E9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9E4BC5" w:rsidRPr="00DD2F8A" w:rsidRDefault="009E4BC5" w:rsidP="00137E9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клиническая больница № 1 им. С.З.Фишера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9E4BC5" w:rsidRDefault="00262408" w:rsidP="00262408">
            <w:pPr>
              <w:jc w:val="both"/>
              <w:rPr>
                <w:rFonts w:ascii="Times New Roman" w:hAnsi="Times New Roman"/>
                <w:lang w:val="ru-RU"/>
              </w:rPr>
            </w:pPr>
            <w:r w:rsidRPr="00262408">
              <w:rPr>
                <w:rFonts w:ascii="Times New Roman" w:hAnsi="Times New Roman"/>
                <w:lang w:val="ru-RU"/>
              </w:rPr>
              <w:t>Давиденко Юлия Николаевна,1982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9E4BC5" w:rsidRDefault="009E4BC5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9E4BC5" w:rsidRPr="004F75F5" w:rsidRDefault="009E4BC5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9E4BC5" w:rsidRPr="00DC40F1" w:rsidRDefault="009E4BC5" w:rsidP="00137E9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9E4BC5" w:rsidRPr="00DC40F1" w:rsidRDefault="009E4BC5" w:rsidP="00137E98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9E4BC5" w:rsidRPr="004E754A" w:rsidRDefault="009E4BC5" w:rsidP="00137E98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9E4BC5" w:rsidRDefault="009E4BC5" w:rsidP="00137E98">
            <w:pPr>
              <w:jc w:val="both"/>
              <w:rPr>
                <w:rFonts w:ascii="Times New Roman" w:hAnsi="Times New Roman"/>
                <w:lang w:val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9E4BC5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9E4BC5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2.17</w:t>
            </w:r>
          </w:p>
        </w:tc>
        <w:tc>
          <w:tcPr>
            <w:tcW w:w="2168" w:type="dxa"/>
            <w:gridSpan w:val="2"/>
            <w:vMerge/>
          </w:tcPr>
          <w:p w:rsidR="009E4BC5" w:rsidRPr="00DD2F8A" w:rsidRDefault="009E4BC5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9E4BC5" w:rsidRPr="00262408" w:rsidRDefault="00262408" w:rsidP="00262408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262408">
              <w:rPr>
                <w:rFonts w:ascii="Times New Roman" w:hAnsi="Times New Roman"/>
                <w:lang w:val="ru-RU"/>
              </w:rPr>
              <w:t>Гадючина</w:t>
            </w:r>
            <w:proofErr w:type="spellEnd"/>
            <w:r w:rsidRPr="00262408">
              <w:rPr>
                <w:rFonts w:ascii="Times New Roman" w:hAnsi="Times New Roman"/>
                <w:lang w:val="ru-RU"/>
              </w:rPr>
              <w:t xml:space="preserve"> Дарья Васильевна, 1977 г.р.</w:t>
            </w:r>
          </w:p>
        </w:tc>
        <w:tc>
          <w:tcPr>
            <w:tcW w:w="2122" w:type="dxa"/>
          </w:tcPr>
          <w:p w:rsidR="009E4BC5" w:rsidRDefault="009E4BC5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9E4BC5" w:rsidRPr="004F75F5" w:rsidRDefault="009E4BC5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9E4BC5" w:rsidRDefault="009E4BC5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9E4BC5" w:rsidRPr="00B8420A" w:rsidTr="00AA354D">
        <w:trPr>
          <w:gridAfter w:val="4"/>
          <w:wAfter w:w="8500" w:type="dxa"/>
        </w:trPr>
        <w:tc>
          <w:tcPr>
            <w:tcW w:w="673" w:type="dxa"/>
          </w:tcPr>
          <w:p w:rsidR="009E4BC5" w:rsidRDefault="009E4BC5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9E4BC5" w:rsidRDefault="009E4BC5" w:rsidP="00754F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клиническая больница № 1 им. С.З.Фишера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9E4BC5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9E4BC5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2.18</w:t>
            </w:r>
          </w:p>
        </w:tc>
        <w:tc>
          <w:tcPr>
            <w:tcW w:w="2168" w:type="dxa"/>
            <w:gridSpan w:val="2"/>
            <w:vMerge w:val="restart"/>
          </w:tcPr>
          <w:p w:rsidR="009E4BC5" w:rsidRPr="00DD2F8A" w:rsidRDefault="009E4BC5" w:rsidP="0068493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9E4BC5" w:rsidRPr="00DD2F8A" w:rsidRDefault="009E4BC5" w:rsidP="0068493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lastRenderedPageBreak/>
              <w:t>"</w:t>
            </w:r>
            <w:r>
              <w:rPr>
                <w:rFonts w:ascii="Times New Roman" w:hAnsi="Times New Roman"/>
                <w:lang w:val="ru-RU"/>
              </w:rPr>
              <w:t xml:space="preserve">Городская  </w:t>
            </w:r>
            <w:r w:rsidR="00280BAE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больница № 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9E4BC5" w:rsidRDefault="009E4BC5" w:rsidP="001B14C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Андреева Алевтина Николаевна, 1960 г.р.</w:t>
            </w:r>
          </w:p>
        </w:tc>
        <w:tc>
          <w:tcPr>
            <w:tcW w:w="2122" w:type="dxa"/>
          </w:tcPr>
          <w:p w:rsidR="009E4BC5" w:rsidRDefault="009E4BC5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9E4BC5" w:rsidRPr="004F75F5" w:rsidRDefault="009E4BC5" w:rsidP="004A228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9E4BC5" w:rsidRPr="00DC40F1" w:rsidRDefault="009E4BC5" w:rsidP="0068493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9E4BC5" w:rsidRPr="00DC40F1" w:rsidRDefault="009E4BC5" w:rsidP="00684937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9E4BC5" w:rsidRPr="004E754A" w:rsidRDefault="009E4BC5" w:rsidP="00684937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9E4BC5" w:rsidRDefault="009E4BC5" w:rsidP="00684937">
            <w:pPr>
              <w:jc w:val="both"/>
              <w:rPr>
                <w:rFonts w:ascii="Times New Roman" w:hAnsi="Times New Roman"/>
                <w:lang w:val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9E4BC5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9E4BC5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2.19</w:t>
            </w:r>
          </w:p>
        </w:tc>
        <w:tc>
          <w:tcPr>
            <w:tcW w:w="2168" w:type="dxa"/>
            <w:gridSpan w:val="2"/>
            <w:vMerge/>
          </w:tcPr>
          <w:p w:rsidR="009E4BC5" w:rsidRPr="00DD2F8A" w:rsidRDefault="009E4BC5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9E4BC5" w:rsidRDefault="009E4BC5" w:rsidP="001B14C4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Жердева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Вера </w:t>
            </w:r>
            <w:proofErr w:type="spellStart"/>
            <w:r>
              <w:rPr>
                <w:rFonts w:ascii="Times New Roman" w:hAnsi="Times New Roman"/>
                <w:lang w:val="ru-RU"/>
              </w:rPr>
              <w:t>Климентьевна</w:t>
            </w:r>
            <w:proofErr w:type="spellEnd"/>
            <w:r>
              <w:rPr>
                <w:rFonts w:ascii="Times New Roman" w:hAnsi="Times New Roman"/>
                <w:lang w:val="ru-RU"/>
              </w:rPr>
              <w:t>, 1971 г.р.</w:t>
            </w:r>
          </w:p>
        </w:tc>
        <w:tc>
          <w:tcPr>
            <w:tcW w:w="2122" w:type="dxa"/>
          </w:tcPr>
          <w:p w:rsidR="009E4BC5" w:rsidRDefault="009E4BC5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9E4BC5" w:rsidRPr="004F75F5" w:rsidRDefault="009E4BC5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9E4BC5" w:rsidRDefault="009E4BC5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9E4BC5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9E4BC5" w:rsidRDefault="0039085A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2.20</w:t>
            </w:r>
          </w:p>
        </w:tc>
        <w:tc>
          <w:tcPr>
            <w:tcW w:w="2168" w:type="dxa"/>
            <w:gridSpan w:val="2"/>
            <w:vMerge/>
          </w:tcPr>
          <w:p w:rsidR="009E4BC5" w:rsidRPr="00DD2F8A" w:rsidRDefault="009E4BC5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9E4BC5" w:rsidRDefault="009E4BC5" w:rsidP="004A228E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Латкина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Ольга Михайловна,1969 г.р.</w:t>
            </w:r>
          </w:p>
        </w:tc>
        <w:tc>
          <w:tcPr>
            <w:tcW w:w="2122" w:type="dxa"/>
          </w:tcPr>
          <w:p w:rsidR="009E4BC5" w:rsidRDefault="009E4BC5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9E4BC5" w:rsidRPr="004F75F5" w:rsidRDefault="009E4BC5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9E4BC5" w:rsidRDefault="009E4BC5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9E4BC5" w:rsidRPr="004A228E" w:rsidTr="00C408BD">
        <w:trPr>
          <w:gridAfter w:val="4"/>
          <w:wAfter w:w="8500" w:type="dxa"/>
        </w:trPr>
        <w:tc>
          <w:tcPr>
            <w:tcW w:w="673" w:type="dxa"/>
          </w:tcPr>
          <w:p w:rsidR="009E4BC5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2.21</w:t>
            </w:r>
          </w:p>
        </w:tc>
        <w:tc>
          <w:tcPr>
            <w:tcW w:w="2168" w:type="dxa"/>
            <w:gridSpan w:val="2"/>
            <w:vMerge/>
          </w:tcPr>
          <w:p w:rsidR="009E4BC5" w:rsidRPr="00DD2F8A" w:rsidRDefault="009E4BC5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9E4BC5" w:rsidRDefault="009E4BC5" w:rsidP="004A228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Фролова Елена Викторовна,1969 г.р. </w:t>
            </w:r>
          </w:p>
        </w:tc>
        <w:tc>
          <w:tcPr>
            <w:tcW w:w="2122" w:type="dxa"/>
          </w:tcPr>
          <w:p w:rsidR="009E4BC5" w:rsidRDefault="009E4BC5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9E4BC5" w:rsidRPr="004F75F5" w:rsidRDefault="009E4BC5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9E4BC5" w:rsidRDefault="009E4BC5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9E4BC5" w:rsidRPr="004A228E" w:rsidTr="00AA354D">
        <w:trPr>
          <w:gridAfter w:val="4"/>
          <w:wAfter w:w="8500" w:type="dxa"/>
        </w:trPr>
        <w:tc>
          <w:tcPr>
            <w:tcW w:w="673" w:type="dxa"/>
          </w:tcPr>
          <w:p w:rsidR="009E4BC5" w:rsidRDefault="009E4BC5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9E4BC5" w:rsidRDefault="009E4BC5" w:rsidP="0068493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 больница № 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9E4BC5" w:rsidRDefault="009E4BC5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2.22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DD2F8A" w:rsidRDefault="00CF590C" w:rsidP="0068493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DD2F8A" w:rsidRDefault="00CF590C" w:rsidP="0068493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 клиническая больница № 3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Pr="00A01E82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r w:rsidRPr="00A01E82">
              <w:rPr>
                <w:rFonts w:ascii="Times New Roman" w:hAnsi="Times New Roman"/>
                <w:lang w:val="ru-RU"/>
              </w:rPr>
              <w:t>Строева Ирина Евгеньевна,1978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CF590C">
              <w:rPr>
                <w:rFonts w:ascii="Times New Roman" w:hAnsi="Times New Roman"/>
                <w:lang w:val="ru-RU"/>
              </w:rPr>
              <w:t>Заведующий</w:t>
            </w:r>
            <w:proofErr w:type="gramEnd"/>
            <w:r w:rsidRPr="00CF590C">
              <w:rPr>
                <w:rFonts w:ascii="Times New Roman" w:hAnsi="Times New Roman"/>
                <w:lang w:val="ru-RU"/>
              </w:rPr>
              <w:t xml:space="preserve"> структурного подразделения - врач-специалист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68493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684937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684937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Default="00CF590C" w:rsidP="00684937">
            <w:pPr>
              <w:jc w:val="both"/>
              <w:rPr>
                <w:rFonts w:ascii="Times New Roman" w:hAnsi="Times New Roman"/>
                <w:lang w:val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2.23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r w:rsidRPr="00A01E82">
              <w:rPr>
                <w:rFonts w:ascii="Times New Roman" w:hAnsi="Times New Roman"/>
                <w:lang w:val="ru-RU"/>
              </w:rPr>
              <w:t>Шипунова Виктория Анатольевна, 1970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CF590C">
              <w:rPr>
                <w:rFonts w:ascii="Times New Roman" w:hAnsi="Times New Roman"/>
                <w:lang w:val="ru-RU"/>
              </w:rPr>
              <w:t>Заведующий</w:t>
            </w:r>
            <w:proofErr w:type="gramEnd"/>
            <w:r w:rsidRPr="00CF590C">
              <w:rPr>
                <w:rFonts w:ascii="Times New Roman" w:hAnsi="Times New Roman"/>
                <w:lang w:val="ru-RU"/>
              </w:rPr>
              <w:t xml:space="preserve"> структурного подразделения - врач-специалист</w:t>
            </w:r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2.24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A01E82">
              <w:rPr>
                <w:rFonts w:ascii="Times New Roman" w:hAnsi="Times New Roman"/>
                <w:lang w:val="ru-RU"/>
              </w:rPr>
              <w:t>Горбанёва</w:t>
            </w:r>
            <w:proofErr w:type="spellEnd"/>
            <w:r w:rsidRPr="00A01E82">
              <w:rPr>
                <w:rFonts w:ascii="Times New Roman" w:hAnsi="Times New Roman"/>
                <w:lang w:val="ru-RU"/>
              </w:rPr>
              <w:t xml:space="preserve"> Елизавета Павловна, 1947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2.25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r w:rsidRPr="00A01E82">
              <w:rPr>
                <w:rFonts w:ascii="Times New Roman" w:hAnsi="Times New Roman"/>
                <w:lang w:val="ru-RU"/>
              </w:rPr>
              <w:t>Василенко Лариса Анатольевна, 1960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2.26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A01E82">
              <w:rPr>
                <w:rFonts w:ascii="Times New Roman" w:hAnsi="Times New Roman"/>
                <w:lang w:val="ru-RU"/>
              </w:rPr>
              <w:t>Батадеева</w:t>
            </w:r>
            <w:proofErr w:type="spellEnd"/>
            <w:r w:rsidRPr="00A01E82">
              <w:rPr>
                <w:rFonts w:ascii="Times New Roman" w:hAnsi="Times New Roman"/>
                <w:lang w:val="ru-RU"/>
              </w:rPr>
              <w:t xml:space="preserve"> Тамара Васильевна, 1950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280BA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2.27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r w:rsidRPr="00A01E82">
              <w:rPr>
                <w:rFonts w:ascii="Times New Roman" w:hAnsi="Times New Roman"/>
                <w:lang w:val="ru-RU"/>
              </w:rPr>
              <w:t>Анфимова Надежда Валентиновна, 1953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2.28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F31076">
            <w:pPr>
              <w:jc w:val="both"/>
              <w:rPr>
                <w:rFonts w:ascii="Times New Roman" w:hAnsi="Times New Roman"/>
                <w:lang w:val="ru-RU"/>
              </w:rPr>
            </w:pPr>
            <w:r w:rsidRPr="00A01E82">
              <w:rPr>
                <w:rFonts w:ascii="Times New Roman" w:hAnsi="Times New Roman"/>
                <w:lang w:val="ru-RU"/>
              </w:rPr>
              <w:t>Воропаева Татьяна Михайловна, 1940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2.29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F31076">
            <w:pPr>
              <w:jc w:val="both"/>
              <w:rPr>
                <w:rFonts w:ascii="Times New Roman" w:hAnsi="Times New Roman"/>
                <w:lang w:val="ru-RU"/>
              </w:rPr>
            </w:pPr>
            <w:r w:rsidRPr="00A01E82">
              <w:rPr>
                <w:rFonts w:ascii="Times New Roman" w:hAnsi="Times New Roman"/>
                <w:lang w:val="ru-RU"/>
              </w:rPr>
              <w:t>Поляков Сергей Петрович, 1958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5 000 ,00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2.30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D5488F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A01E82">
              <w:rPr>
                <w:rFonts w:ascii="Times New Roman" w:hAnsi="Times New Roman"/>
                <w:lang w:val="ru-RU"/>
              </w:rPr>
              <w:t>Хачаруева</w:t>
            </w:r>
            <w:proofErr w:type="spellEnd"/>
            <w:r w:rsidRPr="00A01E8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A01E82">
              <w:rPr>
                <w:rFonts w:ascii="Times New Roman" w:hAnsi="Times New Roman"/>
                <w:lang w:val="ru-RU"/>
              </w:rPr>
              <w:t>Аминат</w:t>
            </w:r>
            <w:proofErr w:type="spellEnd"/>
            <w:r w:rsidRPr="00A01E8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A01E82">
              <w:rPr>
                <w:rFonts w:ascii="Times New Roman" w:hAnsi="Times New Roman"/>
                <w:lang w:val="ru-RU"/>
              </w:rPr>
              <w:t>Якубовна</w:t>
            </w:r>
            <w:proofErr w:type="spellEnd"/>
            <w:r w:rsidRPr="00A01E82">
              <w:rPr>
                <w:rFonts w:ascii="Times New Roman" w:hAnsi="Times New Roman"/>
                <w:lang w:val="ru-RU"/>
              </w:rPr>
              <w:t>, 1993 г</w:t>
            </w:r>
            <w:r w:rsidR="00D5488F"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2.31</w:t>
            </w:r>
          </w:p>
        </w:tc>
        <w:tc>
          <w:tcPr>
            <w:tcW w:w="2168" w:type="dxa"/>
            <w:gridSpan w:val="2"/>
            <w:vMerge/>
          </w:tcPr>
          <w:p w:rsidR="00CF590C" w:rsidRPr="00DD2F8A" w:rsidRDefault="00CF590C" w:rsidP="00B8420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A01E82" w:rsidRDefault="00CF590C" w:rsidP="009917DD">
            <w:pPr>
              <w:jc w:val="both"/>
              <w:rPr>
                <w:rFonts w:ascii="Times New Roman" w:hAnsi="Times New Roman"/>
                <w:lang w:val="ru-RU"/>
              </w:rPr>
            </w:pPr>
            <w:r w:rsidRPr="00A01E82">
              <w:rPr>
                <w:rFonts w:ascii="Times New Roman" w:hAnsi="Times New Roman"/>
                <w:lang w:val="ru-RU"/>
              </w:rPr>
              <w:t>Корнилова Людмила Григорьевна, 1944 г</w:t>
            </w:r>
            <w:r w:rsidR="009917DD">
              <w:rPr>
                <w:rFonts w:ascii="Times New Roman" w:hAnsi="Times New Roman"/>
                <w:lang w:val="ru-RU"/>
              </w:rPr>
              <w:t>.</w:t>
            </w:r>
            <w:r w:rsidRPr="00A01E82">
              <w:rPr>
                <w:rFonts w:ascii="Times New Roman" w:hAnsi="Times New Roman"/>
                <w:lang w:val="ru-RU"/>
              </w:rPr>
              <w:t xml:space="preserve"> р</w:t>
            </w:r>
            <w:r w:rsidR="009917D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CF590C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CF590C" w:rsidRDefault="00CF590C" w:rsidP="00CF590C">
            <w:pPr>
              <w:rPr>
                <w:rFonts w:ascii="Times New Roman" w:hAnsi="Times New Roman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Default="00CF590C" w:rsidP="00B8420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AA354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Default="00CF590C" w:rsidP="00B4615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 клиническая больница № 3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50 000,00</w:t>
            </w:r>
          </w:p>
        </w:tc>
      </w:tr>
      <w:tr w:rsidR="00CF590C" w:rsidRPr="00AE6701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2.32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836758" w:rsidRDefault="00CF590C" w:rsidP="00AE670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 xml:space="preserve">Государственное   бюджетное учреждение </w:t>
            </w:r>
            <w:r w:rsidRPr="00836758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CF590C" w:rsidRPr="00C111E3" w:rsidRDefault="00CF590C" w:rsidP="00AE670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Быковская 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977" w:type="dxa"/>
            <w:gridSpan w:val="2"/>
          </w:tcPr>
          <w:p w:rsidR="00CF590C" w:rsidRPr="000F0C73" w:rsidRDefault="000F0C73" w:rsidP="000F0C73">
            <w:pPr>
              <w:rPr>
                <w:rFonts w:ascii="Times New Roman" w:hAnsi="Times New Roman"/>
                <w:lang w:val="ru-RU"/>
              </w:rPr>
            </w:pPr>
            <w:r w:rsidRPr="000F0C73">
              <w:rPr>
                <w:rFonts w:ascii="Times New Roman" w:hAnsi="Times New Roman"/>
                <w:lang w:val="ru-RU"/>
              </w:rPr>
              <w:lastRenderedPageBreak/>
              <w:t xml:space="preserve">Горлова Виктория Валерьевна, 1993 г. </w:t>
            </w:r>
            <w:proofErr w:type="spellStart"/>
            <w:proofErr w:type="gramStart"/>
            <w:r w:rsidRPr="000F0C73">
              <w:rPr>
                <w:rFonts w:ascii="Times New Roman" w:hAnsi="Times New Roman"/>
                <w:lang w:val="ru-RU"/>
              </w:rPr>
              <w:t>р</w:t>
            </w:r>
            <w:proofErr w:type="spellEnd"/>
            <w:proofErr w:type="gramEnd"/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0F0C73" w:rsidP="00A34B40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B4615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B46157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B46157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 xml:space="preserve">наименование и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B46157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CF590C" w:rsidRPr="00AE6701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2.33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0F0C73" w:rsidRDefault="000F0C73" w:rsidP="001B14C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0F0C73">
              <w:rPr>
                <w:rFonts w:ascii="Times New Roman" w:hAnsi="Times New Roman"/>
                <w:lang w:val="ru-RU"/>
              </w:rPr>
              <w:t>Карпушова</w:t>
            </w:r>
            <w:proofErr w:type="spellEnd"/>
            <w:r w:rsidRPr="000F0C73">
              <w:rPr>
                <w:rFonts w:ascii="Times New Roman" w:hAnsi="Times New Roman"/>
                <w:lang w:val="ru-RU"/>
              </w:rPr>
              <w:t xml:space="preserve"> Наталья Александровна, 1981 г.р.</w:t>
            </w:r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0F0C73" w:rsidP="00A34B40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AE6701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2.34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0F0C73" w:rsidRDefault="000F0C73" w:rsidP="001B14C4">
            <w:pPr>
              <w:rPr>
                <w:rFonts w:ascii="Times New Roman" w:hAnsi="Times New Roman"/>
                <w:lang w:val="ru-RU"/>
              </w:rPr>
            </w:pPr>
            <w:r w:rsidRPr="000F0C73">
              <w:rPr>
                <w:rFonts w:ascii="Times New Roman" w:hAnsi="Times New Roman"/>
                <w:lang w:val="ru-RU"/>
              </w:rPr>
              <w:t>Карпова Татьяна Геннадьевна, 1969 г. 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0F0C73" w:rsidP="00A34B40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F590C">
              <w:rPr>
                <w:rFonts w:ascii="Times New Roman" w:hAnsi="Times New Roman"/>
              </w:rPr>
              <w:t>Врач-акушер-гинеколог</w:t>
            </w:r>
            <w:proofErr w:type="spellEnd"/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AE6701" w:rsidTr="00B8420A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AE670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Быковская  </w:t>
            </w:r>
            <w:r w:rsidRPr="00836758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2.35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836758" w:rsidRDefault="00CF590C" w:rsidP="009B217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CF590C" w:rsidRPr="00C111E3" w:rsidRDefault="00CF590C" w:rsidP="009B217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</w:t>
            </w:r>
            <w:r w:rsidRPr="00836758">
              <w:rPr>
                <w:rFonts w:ascii="Times New Roman" w:hAnsi="Times New Roman"/>
                <w:lang w:val="ru-RU"/>
              </w:rPr>
              <w:t>ентральная районная больница</w:t>
            </w:r>
            <w:r>
              <w:rPr>
                <w:rFonts w:ascii="Times New Roman" w:hAnsi="Times New Roman"/>
                <w:lang w:val="ru-RU"/>
              </w:rPr>
              <w:t xml:space="preserve"> Дубовского муниципального района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Pr="00661477" w:rsidRDefault="00CF590C" w:rsidP="00661477">
            <w:pPr>
              <w:rPr>
                <w:rFonts w:ascii="Times New Roman" w:hAnsi="Times New Roman"/>
                <w:lang w:val="ru-RU"/>
              </w:rPr>
            </w:pPr>
            <w:r w:rsidRPr="00661477">
              <w:rPr>
                <w:rFonts w:ascii="Times New Roman" w:hAnsi="Times New Roman"/>
                <w:lang w:val="ru-RU"/>
              </w:rPr>
              <w:t>Карпова Татьяна Анатольевна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661477">
              <w:rPr>
                <w:rFonts w:ascii="Times New Roman" w:hAnsi="Times New Roman"/>
                <w:lang w:val="ru-RU"/>
              </w:rPr>
              <w:t>1959 г.р.</w:t>
            </w:r>
          </w:p>
        </w:tc>
        <w:tc>
          <w:tcPr>
            <w:tcW w:w="2122" w:type="dxa"/>
          </w:tcPr>
          <w:p w:rsidR="00CF590C" w:rsidRPr="004F75F5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CF590C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AA354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AA354D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AA354D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AA354D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2.36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661477" w:rsidRDefault="00CF590C" w:rsidP="00661477">
            <w:pPr>
              <w:rPr>
                <w:rFonts w:ascii="Times New Roman" w:hAnsi="Times New Roman"/>
                <w:lang w:val="ru-RU"/>
              </w:rPr>
            </w:pPr>
            <w:r w:rsidRPr="00661477">
              <w:rPr>
                <w:rFonts w:ascii="Times New Roman" w:hAnsi="Times New Roman"/>
                <w:lang w:val="ru-RU"/>
              </w:rPr>
              <w:t>Филиппова Светлана Алексеевна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661477">
              <w:rPr>
                <w:rFonts w:ascii="Times New Roman" w:hAnsi="Times New Roman"/>
                <w:lang w:val="ru-RU"/>
              </w:rPr>
              <w:t xml:space="preserve"> 1958 г.р.</w:t>
            </w:r>
          </w:p>
        </w:tc>
        <w:tc>
          <w:tcPr>
            <w:tcW w:w="2122" w:type="dxa"/>
          </w:tcPr>
          <w:p w:rsidR="00CF590C" w:rsidRPr="004F75F5" w:rsidRDefault="00CF590C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CF590C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8420A" w:rsidTr="00AA354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B461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 по ГБУЗ 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</w:t>
            </w:r>
            <w:r w:rsidRPr="00836758">
              <w:rPr>
                <w:rFonts w:ascii="Times New Roman" w:hAnsi="Times New Roman"/>
                <w:lang w:val="ru-RU"/>
              </w:rPr>
              <w:t>ентральная районная больница</w:t>
            </w:r>
            <w:r>
              <w:rPr>
                <w:rFonts w:ascii="Times New Roman" w:hAnsi="Times New Roman"/>
                <w:lang w:val="ru-RU"/>
              </w:rPr>
              <w:t xml:space="preserve"> Дубовского муниципального района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B461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F590C" w:rsidRPr="00FA44D0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2.37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836758" w:rsidRDefault="00CF590C" w:rsidP="009B217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CF590C" w:rsidRPr="00C111E3" w:rsidRDefault="00CF590C" w:rsidP="009B217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Еланская ц</w:t>
            </w:r>
            <w:r w:rsidRPr="00836758">
              <w:rPr>
                <w:rFonts w:ascii="Times New Roman" w:hAnsi="Times New Roman"/>
                <w:lang w:val="ru-RU"/>
              </w:rPr>
              <w:t>ентральная районная больница</w:t>
            </w:r>
            <w:r>
              <w:rPr>
                <w:rFonts w:ascii="Times New Roman" w:hAnsi="Times New Roman"/>
                <w:lang w:val="ru-RU"/>
              </w:rPr>
              <w:t xml:space="preserve"> Волгоградской области </w:t>
            </w:r>
          </w:p>
        </w:tc>
        <w:tc>
          <w:tcPr>
            <w:tcW w:w="2977" w:type="dxa"/>
            <w:gridSpan w:val="2"/>
          </w:tcPr>
          <w:p w:rsidR="00CF590C" w:rsidRPr="00FA44D0" w:rsidRDefault="00CF590C" w:rsidP="00FA44D0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FA44D0">
              <w:rPr>
                <w:rFonts w:ascii="Times New Roman" w:hAnsi="Times New Roman"/>
                <w:lang w:val="ru-RU"/>
              </w:rPr>
              <w:t>Зателяпина</w:t>
            </w:r>
            <w:proofErr w:type="spellEnd"/>
            <w:r w:rsidRPr="00FA44D0">
              <w:rPr>
                <w:rFonts w:ascii="Times New Roman" w:hAnsi="Times New Roman"/>
                <w:lang w:val="ru-RU"/>
              </w:rPr>
              <w:t xml:space="preserve"> Светлана Анатольевна,1991 г.р.</w:t>
            </w:r>
          </w:p>
          <w:p w:rsidR="00CF590C" w:rsidRPr="00FA44D0" w:rsidRDefault="00CF590C" w:rsidP="00FA44D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CF590C" w:rsidRPr="004F75F5" w:rsidRDefault="00CF590C" w:rsidP="00FA44D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Акушерство и гинекология </w:t>
            </w:r>
          </w:p>
        </w:tc>
        <w:tc>
          <w:tcPr>
            <w:tcW w:w="2415" w:type="dxa"/>
          </w:tcPr>
          <w:p w:rsidR="00CF590C" w:rsidRPr="004F75F5" w:rsidRDefault="00CF590C" w:rsidP="00B00C5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FA44D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FA44D0">
            <w:pPr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FA44D0">
            <w:pPr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B46157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4F7293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2.38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FA44D0" w:rsidRDefault="00CF590C" w:rsidP="00FA44D0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FA44D0">
              <w:rPr>
                <w:rFonts w:ascii="Times New Roman" w:hAnsi="Times New Roman"/>
                <w:lang w:val="ru-RU"/>
              </w:rPr>
              <w:t>Инякина</w:t>
            </w:r>
            <w:proofErr w:type="spellEnd"/>
            <w:r w:rsidRPr="00FA44D0">
              <w:rPr>
                <w:rFonts w:ascii="Times New Roman" w:hAnsi="Times New Roman"/>
                <w:lang w:val="ru-RU"/>
              </w:rPr>
              <w:t xml:space="preserve"> Татьяна Александровна,1968 г.р.</w:t>
            </w:r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CF590C" w:rsidP="00B8420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FA44D0" w:rsidTr="00B8420A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CA74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 </w:t>
            </w:r>
            <w:r w:rsidR="00CA743D">
              <w:rPr>
                <w:rFonts w:ascii="Times New Roman" w:hAnsi="Times New Roman"/>
                <w:lang w:val="ru-RU"/>
              </w:rPr>
              <w:t>Еланская ц</w:t>
            </w:r>
            <w:r w:rsidR="00CA743D" w:rsidRPr="00836758">
              <w:rPr>
                <w:rFonts w:ascii="Times New Roman" w:hAnsi="Times New Roman"/>
                <w:lang w:val="ru-RU"/>
              </w:rPr>
              <w:t>ентральная районная больница</w:t>
            </w:r>
            <w:r w:rsidR="00CA743D">
              <w:rPr>
                <w:rFonts w:ascii="Times New Roman" w:hAnsi="Times New Roman"/>
                <w:lang w:val="ru-RU"/>
              </w:rPr>
              <w:t xml:space="preserve"> Волгоградской области 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A743D" w:rsidRPr="00B46157" w:rsidTr="00C408BD">
        <w:trPr>
          <w:gridAfter w:val="4"/>
          <w:wAfter w:w="8500" w:type="dxa"/>
        </w:trPr>
        <w:tc>
          <w:tcPr>
            <w:tcW w:w="673" w:type="dxa"/>
          </w:tcPr>
          <w:p w:rsidR="00CA743D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2.39</w:t>
            </w:r>
          </w:p>
        </w:tc>
        <w:tc>
          <w:tcPr>
            <w:tcW w:w="2168" w:type="dxa"/>
            <w:gridSpan w:val="2"/>
            <w:vMerge w:val="restart"/>
          </w:tcPr>
          <w:p w:rsidR="00CA743D" w:rsidRPr="00DD2F8A" w:rsidRDefault="00CA743D" w:rsidP="00B461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A743D" w:rsidRPr="00C111E3" w:rsidRDefault="00CA743D" w:rsidP="00B461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Калачевская 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A743D" w:rsidRPr="00CA743D" w:rsidRDefault="00CA743D" w:rsidP="00CA743D">
            <w:pPr>
              <w:rPr>
                <w:rFonts w:ascii="Times New Roman" w:hAnsi="Times New Roman"/>
              </w:rPr>
            </w:pPr>
            <w:proofErr w:type="spellStart"/>
            <w:r w:rsidRPr="00CA743D">
              <w:rPr>
                <w:rFonts w:ascii="Times New Roman" w:hAnsi="Times New Roman"/>
              </w:rPr>
              <w:t>Сускова</w:t>
            </w:r>
            <w:proofErr w:type="spellEnd"/>
            <w:r w:rsidRPr="00CA743D">
              <w:rPr>
                <w:rFonts w:ascii="Times New Roman" w:hAnsi="Times New Roman"/>
              </w:rPr>
              <w:t xml:space="preserve"> Ольга </w:t>
            </w:r>
            <w:proofErr w:type="spellStart"/>
            <w:r w:rsidRPr="00CA743D">
              <w:rPr>
                <w:rFonts w:ascii="Times New Roman" w:hAnsi="Times New Roman"/>
              </w:rPr>
              <w:t>Тимофеевна</w:t>
            </w:r>
            <w:proofErr w:type="spellEnd"/>
            <w:r w:rsidRPr="00CA743D">
              <w:rPr>
                <w:rFonts w:ascii="Times New Roman" w:hAnsi="Times New Roman"/>
              </w:rPr>
              <w:t>, 1957 г.</w:t>
            </w:r>
          </w:p>
          <w:p w:rsidR="00CA743D" w:rsidRPr="00CA743D" w:rsidRDefault="00CA743D" w:rsidP="00CA743D">
            <w:pPr>
              <w:rPr>
                <w:rFonts w:ascii="Times New Roman" w:hAnsi="Times New Roman"/>
              </w:rPr>
            </w:pPr>
          </w:p>
          <w:p w:rsidR="00CA743D" w:rsidRDefault="00CA743D" w:rsidP="001B14C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CA743D" w:rsidRPr="004F75F5" w:rsidRDefault="00CA743D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A743D" w:rsidRPr="004F75F5" w:rsidRDefault="00CA743D" w:rsidP="00AA354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A743D" w:rsidRPr="00DC40F1" w:rsidRDefault="00CA743D" w:rsidP="00B4615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A743D" w:rsidRPr="00DC40F1" w:rsidRDefault="00CA743D" w:rsidP="00B46157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A743D" w:rsidRPr="004E754A" w:rsidRDefault="00CA743D" w:rsidP="00B46157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A743D" w:rsidRPr="00C111E3" w:rsidRDefault="00CA743D" w:rsidP="00B46157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A743D" w:rsidRDefault="00CA743D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A743D" w:rsidRPr="00B46157" w:rsidTr="00C408BD">
        <w:trPr>
          <w:gridAfter w:val="4"/>
          <w:wAfter w:w="8500" w:type="dxa"/>
        </w:trPr>
        <w:tc>
          <w:tcPr>
            <w:tcW w:w="673" w:type="dxa"/>
          </w:tcPr>
          <w:p w:rsidR="00CA743D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2.40</w:t>
            </w:r>
          </w:p>
        </w:tc>
        <w:tc>
          <w:tcPr>
            <w:tcW w:w="2168" w:type="dxa"/>
            <w:gridSpan w:val="2"/>
            <w:vMerge/>
          </w:tcPr>
          <w:p w:rsidR="00CA743D" w:rsidRPr="00C111E3" w:rsidRDefault="00CA743D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A743D" w:rsidRPr="00CA743D" w:rsidRDefault="00CA743D" w:rsidP="001B14C4">
            <w:pPr>
              <w:rPr>
                <w:rFonts w:ascii="Times New Roman" w:hAnsi="Times New Roman"/>
                <w:lang w:val="ru-RU"/>
              </w:rPr>
            </w:pPr>
            <w:r w:rsidRPr="00CA743D">
              <w:rPr>
                <w:rFonts w:ascii="Times New Roman" w:hAnsi="Times New Roman"/>
                <w:lang w:val="ru-RU"/>
              </w:rPr>
              <w:t>Шестаков Александр Иванович, 1957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A743D" w:rsidRPr="004F75F5" w:rsidRDefault="00CA743D" w:rsidP="00AA35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A743D" w:rsidRPr="004F75F5" w:rsidRDefault="00CA743D" w:rsidP="00AA354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A743D" w:rsidRPr="00C111E3" w:rsidRDefault="00CA743D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A743D" w:rsidRDefault="00CA743D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46157" w:rsidTr="00AA354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Калачевская 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F590C" w:rsidRPr="00B46157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2.41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DD2F8A" w:rsidRDefault="00CF590C" w:rsidP="0021580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21580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Центральная городская больница                 г. Камышина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Default="00640417" w:rsidP="00640417">
            <w:pPr>
              <w:jc w:val="both"/>
              <w:rPr>
                <w:rFonts w:ascii="Times New Roman" w:hAnsi="Times New Roman"/>
                <w:lang w:val="ru-RU"/>
              </w:rPr>
            </w:pPr>
            <w:r w:rsidRPr="00640417">
              <w:rPr>
                <w:rFonts w:ascii="Times New Roman" w:hAnsi="Times New Roman"/>
                <w:lang w:val="ru-RU"/>
              </w:rPr>
              <w:t>Невская Александра Борисовна , 1988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640417" w:rsidP="00A34B40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B17C4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46157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2.42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Default="00640417" w:rsidP="00640417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640417">
              <w:rPr>
                <w:rFonts w:ascii="Times New Roman" w:hAnsi="Times New Roman"/>
                <w:lang w:val="ru-RU"/>
              </w:rPr>
              <w:t>Печеник</w:t>
            </w:r>
            <w:proofErr w:type="spellEnd"/>
            <w:r w:rsidRPr="00640417">
              <w:rPr>
                <w:rFonts w:ascii="Times New Roman" w:hAnsi="Times New Roman"/>
                <w:lang w:val="ru-RU"/>
              </w:rPr>
              <w:t xml:space="preserve"> Екатерина Евгеньевна, 1980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640417" w:rsidP="00A34B40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46157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2.43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Default="00640417" w:rsidP="00640417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640417">
              <w:rPr>
                <w:rFonts w:ascii="Times New Roman" w:hAnsi="Times New Roman"/>
                <w:lang w:val="ru-RU"/>
              </w:rPr>
              <w:t>Русакова</w:t>
            </w:r>
            <w:proofErr w:type="spellEnd"/>
            <w:r w:rsidRPr="00640417">
              <w:rPr>
                <w:rFonts w:ascii="Times New Roman" w:hAnsi="Times New Roman"/>
                <w:lang w:val="ru-RU"/>
              </w:rPr>
              <w:t xml:space="preserve"> Маргарита Викторовна, 1957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640417" w:rsidP="00A34B40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46157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2.44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640417" w:rsidRDefault="00640417" w:rsidP="00640417">
            <w:pPr>
              <w:rPr>
                <w:rFonts w:ascii="Times New Roman" w:hAnsi="Times New Roman"/>
                <w:lang w:val="ru-RU"/>
              </w:rPr>
            </w:pPr>
            <w:r w:rsidRPr="00640417">
              <w:rPr>
                <w:rFonts w:ascii="Times New Roman" w:hAnsi="Times New Roman"/>
                <w:lang w:val="ru-RU"/>
              </w:rPr>
              <w:t>Дружинина Наталья Алексеевна, 1962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640417" w:rsidP="00A34B40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46157" w:rsidTr="00AA354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B17C4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Центральная городская больница г. Камышина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20 000,00</w:t>
            </w:r>
          </w:p>
        </w:tc>
      </w:tr>
      <w:tr w:rsidR="00CF590C" w:rsidRPr="00B17C44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2.45</w:t>
            </w:r>
          </w:p>
        </w:tc>
        <w:tc>
          <w:tcPr>
            <w:tcW w:w="2168" w:type="dxa"/>
            <w:gridSpan w:val="2"/>
          </w:tcPr>
          <w:p w:rsidR="00CF590C" w:rsidRPr="00DD2F8A" w:rsidRDefault="00CF590C" w:rsidP="00B17C4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  <w:r>
              <w:rPr>
                <w:rFonts w:ascii="Times New Roman" w:hAnsi="Times New Roman"/>
                <w:lang w:val="ru-RU" w:eastAsia="ru-RU"/>
              </w:rPr>
              <w:t xml:space="preserve">        г.Камышина </w:t>
            </w:r>
          </w:p>
          <w:p w:rsidR="00CF590C" w:rsidRPr="00C111E3" w:rsidRDefault="00CF590C" w:rsidP="00B17C4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Городская </w:t>
            </w:r>
            <w:r>
              <w:rPr>
                <w:rFonts w:ascii="Times New Roman" w:hAnsi="Times New Roman"/>
                <w:lang w:val="ru-RU"/>
              </w:rPr>
              <w:lastRenderedPageBreak/>
              <w:t>больница № 1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Pr="00BE4445" w:rsidRDefault="00BE4445" w:rsidP="001B14C4">
            <w:pPr>
              <w:rPr>
                <w:rFonts w:ascii="Times New Roman" w:hAnsi="Times New Roman"/>
                <w:lang w:val="ru-RU"/>
              </w:rPr>
            </w:pPr>
            <w:r w:rsidRPr="00BE4445">
              <w:rPr>
                <w:rFonts w:ascii="Times New Roman" w:hAnsi="Times New Roman"/>
                <w:lang w:val="ru-RU"/>
              </w:rPr>
              <w:lastRenderedPageBreak/>
              <w:t xml:space="preserve">Косовская Ирина </w:t>
            </w:r>
            <w:proofErr w:type="spellStart"/>
            <w:r w:rsidRPr="00BE4445">
              <w:rPr>
                <w:rFonts w:ascii="Times New Roman" w:hAnsi="Times New Roman"/>
                <w:lang w:val="ru-RU"/>
              </w:rPr>
              <w:t>Рафиковна</w:t>
            </w:r>
            <w:proofErr w:type="spellEnd"/>
            <w:r w:rsidRPr="00BE4445">
              <w:rPr>
                <w:rFonts w:ascii="Times New Roman" w:hAnsi="Times New Roman"/>
                <w:lang w:val="ru-RU"/>
              </w:rPr>
              <w:t xml:space="preserve"> 1978 </w:t>
            </w:r>
            <w:proofErr w:type="spellStart"/>
            <w:r w:rsidRPr="00BE4445">
              <w:rPr>
                <w:rFonts w:ascii="Times New Roman" w:hAnsi="Times New Roman"/>
                <w:lang w:val="ru-RU"/>
              </w:rPr>
              <w:t>г</w:t>
            </w:r>
            <w:proofErr w:type="gramStart"/>
            <w:r w:rsidRPr="00BE4445">
              <w:rPr>
                <w:rFonts w:ascii="Times New Roman" w:hAnsi="Times New Roman"/>
                <w:lang w:val="ru-RU"/>
              </w:rPr>
              <w:t>.р</w:t>
            </w:r>
            <w:proofErr w:type="spellEnd"/>
            <w:proofErr w:type="gramEnd"/>
          </w:p>
        </w:tc>
        <w:tc>
          <w:tcPr>
            <w:tcW w:w="2122" w:type="dxa"/>
          </w:tcPr>
          <w:p w:rsidR="00CF590C" w:rsidRPr="004F75F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4F75F5" w:rsidRDefault="00BE4445" w:rsidP="00A34B40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CF590C" w:rsidRPr="00DC40F1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B17C4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lastRenderedPageBreak/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CF590C" w:rsidRPr="00D17BD0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2.46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DD2F8A" w:rsidRDefault="00CF590C" w:rsidP="00D17BD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D17BD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Киквидзенская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Pr="008142DF" w:rsidRDefault="00CF590C" w:rsidP="00482092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Кондрат Наталья Алексеевна, 1981 г.р.</w:t>
            </w:r>
          </w:p>
        </w:tc>
        <w:tc>
          <w:tcPr>
            <w:tcW w:w="2122" w:type="dxa"/>
          </w:tcPr>
          <w:p w:rsidR="00CF590C" w:rsidRPr="008142DF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8142DF" w:rsidRDefault="00CF590C" w:rsidP="00A34B40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B17C44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B17C4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D17BD0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2.47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8142DF" w:rsidRDefault="00CF590C" w:rsidP="008142DF">
            <w:pPr>
              <w:rPr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Тихонова Галина Григорьевна ,1947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8142DF" w:rsidRDefault="00CF590C" w:rsidP="000D1F3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142DF">
              <w:rPr>
                <w:rFonts w:ascii="Times New Roman" w:hAnsi="Times New Roman"/>
              </w:rPr>
              <w:t>Акушерство</w:t>
            </w:r>
            <w:proofErr w:type="spellEnd"/>
            <w:r w:rsidRPr="008142DF">
              <w:rPr>
                <w:rFonts w:ascii="Times New Roman" w:hAnsi="Times New Roman"/>
              </w:rPr>
              <w:t xml:space="preserve"> и </w:t>
            </w:r>
            <w:proofErr w:type="spellStart"/>
            <w:r w:rsidRPr="008142DF">
              <w:rPr>
                <w:rFonts w:ascii="Times New Roman" w:hAnsi="Times New Roman"/>
              </w:rPr>
              <w:t>гинекология</w:t>
            </w:r>
            <w:proofErr w:type="spellEnd"/>
          </w:p>
        </w:tc>
        <w:tc>
          <w:tcPr>
            <w:tcW w:w="2415" w:type="dxa"/>
          </w:tcPr>
          <w:p w:rsidR="00CF590C" w:rsidRPr="008142DF" w:rsidRDefault="00CF590C" w:rsidP="00A34B40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D17BD0" w:rsidTr="00AA354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Киквидзенская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D3555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F590C" w:rsidRPr="00D17BD0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2.48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520519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Центральная районная   больница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 Котовского муниципального района</w:t>
            </w:r>
          </w:p>
        </w:tc>
        <w:tc>
          <w:tcPr>
            <w:tcW w:w="2977" w:type="dxa"/>
            <w:gridSpan w:val="2"/>
          </w:tcPr>
          <w:p w:rsidR="00CF590C" w:rsidRPr="00BE4445" w:rsidRDefault="00BE4445" w:rsidP="00BE444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E4445">
              <w:rPr>
                <w:rFonts w:ascii="Times New Roman" w:hAnsi="Times New Roman"/>
                <w:lang w:val="ru-RU"/>
              </w:rPr>
              <w:t>Конюченко</w:t>
            </w:r>
            <w:proofErr w:type="spellEnd"/>
            <w:r w:rsidRPr="00BE4445">
              <w:rPr>
                <w:rFonts w:ascii="Times New Roman" w:hAnsi="Times New Roman"/>
                <w:lang w:val="ru-RU"/>
              </w:rPr>
              <w:t xml:space="preserve"> Ольга Николаевна, 1961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D17BD0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BE4445" w:rsidRPr="00BE4445" w:rsidRDefault="00BE4445" w:rsidP="00BE4445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BE4445">
              <w:rPr>
                <w:rFonts w:ascii="Times New Roman" w:hAnsi="Times New Roman"/>
                <w:lang w:val="ru-RU"/>
              </w:rPr>
              <w:t>Заведующий структурным подразделением, вра</w:t>
            </w:r>
            <w:proofErr w:type="gramStart"/>
            <w:r w:rsidRPr="00BE4445">
              <w:rPr>
                <w:rFonts w:ascii="Times New Roman" w:hAnsi="Times New Roman"/>
                <w:lang w:val="ru-RU"/>
              </w:rPr>
              <w:t>ч</w:t>
            </w:r>
            <w:r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BE4445">
              <w:rPr>
                <w:rFonts w:ascii="Times New Roman" w:hAnsi="Times New Roman"/>
                <w:lang w:val="ru-RU"/>
              </w:rPr>
              <w:t xml:space="preserve"> специалист  </w:t>
            </w:r>
          </w:p>
          <w:p w:rsidR="00CF590C" w:rsidRPr="00D17BD0" w:rsidRDefault="00CF590C" w:rsidP="000D1F3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0D1F3D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D17BD0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2.49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Default="00BE4445" w:rsidP="00BE4445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BE4445">
              <w:rPr>
                <w:rFonts w:ascii="Times New Roman" w:hAnsi="Times New Roman"/>
                <w:lang w:val="ru-RU"/>
              </w:rPr>
              <w:t>Солдатова Галина Юрьевна, 1960 г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BE4445">
              <w:rPr>
                <w:rFonts w:ascii="Times New Roman" w:hAnsi="Times New Roman"/>
                <w:lang w:val="ru-RU"/>
              </w:rPr>
              <w:t xml:space="preserve"> 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CF590C" w:rsidRPr="00D17BD0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D17BD0" w:rsidRDefault="00BE4445" w:rsidP="00A34B40">
            <w:pPr>
              <w:rPr>
                <w:rFonts w:ascii="Times New Roman" w:hAnsi="Times New Roman"/>
                <w:lang w:val="ru-RU"/>
              </w:rPr>
            </w:pPr>
            <w:r w:rsidRPr="008142DF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D17BD0" w:rsidTr="000D1F3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 Котовского муниципального района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F590C" w:rsidRPr="00976E21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2.50</w:t>
            </w:r>
          </w:p>
        </w:tc>
        <w:tc>
          <w:tcPr>
            <w:tcW w:w="2168" w:type="dxa"/>
            <w:gridSpan w:val="2"/>
          </w:tcPr>
          <w:p w:rsidR="00CF590C" w:rsidRPr="00DD2F8A" w:rsidRDefault="00CF590C" w:rsidP="00AA71A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 xml:space="preserve">учреждение </w:t>
            </w:r>
            <w:r w:rsidRPr="00DD2F8A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CF590C" w:rsidRPr="00C111E3" w:rsidRDefault="00CF590C" w:rsidP="00AA71A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Кумылженская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Pr="008403DA" w:rsidRDefault="008403DA" w:rsidP="008403DA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8403DA">
              <w:rPr>
                <w:rStyle w:val="FontStyle15"/>
                <w:color w:val="0D0D0D"/>
                <w:lang w:val="ru-RU"/>
              </w:rPr>
              <w:lastRenderedPageBreak/>
              <w:t>Рахматова</w:t>
            </w:r>
            <w:proofErr w:type="spellEnd"/>
            <w:r w:rsidRPr="008403DA">
              <w:rPr>
                <w:rStyle w:val="FontStyle15"/>
                <w:color w:val="0D0D0D"/>
                <w:lang w:val="ru-RU"/>
              </w:rPr>
              <w:t xml:space="preserve"> </w:t>
            </w:r>
            <w:proofErr w:type="spellStart"/>
            <w:r w:rsidRPr="008403DA">
              <w:rPr>
                <w:rStyle w:val="FontStyle15"/>
                <w:color w:val="0D0D0D"/>
                <w:lang w:val="ru-RU"/>
              </w:rPr>
              <w:t>Мунисхон</w:t>
            </w:r>
            <w:proofErr w:type="spellEnd"/>
            <w:r w:rsidRPr="008403DA">
              <w:rPr>
                <w:rStyle w:val="FontStyle15"/>
                <w:color w:val="0D0D0D"/>
                <w:lang w:val="ru-RU"/>
              </w:rPr>
              <w:t xml:space="preserve"> </w:t>
            </w:r>
            <w:proofErr w:type="spellStart"/>
            <w:r w:rsidRPr="008403DA">
              <w:rPr>
                <w:rStyle w:val="FontStyle15"/>
                <w:color w:val="0D0D0D"/>
                <w:lang w:val="ru-RU"/>
              </w:rPr>
              <w:t>Тошпулатовна</w:t>
            </w:r>
            <w:proofErr w:type="spellEnd"/>
            <w:r w:rsidRPr="008403DA">
              <w:rPr>
                <w:rStyle w:val="FontStyle15"/>
                <w:color w:val="0D0D0D"/>
                <w:lang w:val="ru-RU"/>
              </w:rPr>
              <w:t xml:space="preserve">, </w:t>
            </w:r>
            <w:r w:rsidRPr="008403DA">
              <w:rPr>
                <w:rFonts w:ascii="Times New Roman" w:hAnsi="Times New Roman"/>
                <w:lang w:val="ru-RU"/>
              </w:rPr>
              <w:t xml:space="preserve">1972 г. </w:t>
            </w:r>
            <w:r>
              <w:rPr>
                <w:rFonts w:ascii="Times New Roman" w:hAnsi="Times New Roman"/>
                <w:lang w:val="ru-RU"/>
              </w:rPr>
              <w:t>р.</w:t>
            </w:r>
          </w:p>
        </w:tc>
        <w:tc>
          <w:tcPr>
            <w:tcW w:w="2122" w:type="dxa"/>
          </w:tcPr>
          <w:p w:rsidR="00CF590C" w:rsidRPr="00AA71A8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5A6315" w:rsidRDefault="008403DA" w:rsidP="00A34B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CF590C" w:rsidRPr="00DC40F1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680FA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2.51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DD2F8A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Ленинская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Pr="00BF1794" w:rsidRDefault="00CF590C" w:rsidP="00BF1794">
            <w:pPr>
              <w:rPr>
                <w:rFonts w:ascii="Times New Roman" w:hAnsi="Times New Roman"/>
                <w:lang w:val="ru-RU"/>
              </w:rPr>
            </w:pPr>
            <w:r w:rsidRPr="00BF1794">
              <w:rPr>
                <w:rFonts w:ascii="Times New Roman" w:hAnsi="Times New Roman"/>
                <w:lang w:val="ru-RU"/>
              </w:rPr>
              <w:t>Ярда Алина Владимировна, 1989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F1794">
              <w:rPr>
                <w:rFonts w:ascii="Times New Roman" w:hAnsi="Times New Roman"/>
                <w:lang w:val="ru-RU"/>
              </w:rPr>
              <w:t xml:space="preserve">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  <w:p w:rsidR="00CF590C" w:rsidRPr="00BF1794" w:rsidRDefault="00CF590C" w:rsidP="00BF179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CF590C" w:rsidRPr="00AA71A8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BF1794" w:rsidRDefault="00CF590C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680FA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2.52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BF1794" w:rsidRDefault="00CF590C" w:rsidP="00BF179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F1794">
              <w:rPr>
                <w:rFonts w:ascii="Times New Roman" w:hAnsi="Times New Roman"/>
                <w:lang w:val="ru-RU"/>
              </w:rPr>
              <w:t>Юмагулова</w:t>
            </w:r>
            <w:proofErr w:type="spellEnd"/>
            <w:r w:rsidRPr="00BF1794">
              <w:rPr>
                <w:rFonts w:ascii="Times New Roman" w:hAnsi="Times New Roman"/>
                <w:lang w:val="ru-RU"/>
              </w:rPr>
              <w:t xml:space="preserve"> Юлия </w:t>
            </w:r>
            <w:proofErr w:type="spellStart"/>
            <w:r w:rsidRPr="00BF1794">
              <w:rPr>
                <w:rFonts w:ascii="Times New Roman" w:hAnsi="Times New Roman"/>
                <w:lang w:val="ru-RU"/>
              </w:rPr>
              <w:t>Равилевна</w:t>
            </w:r>
            <w:proofErr w:type="spellEnd"/>
            <w:r w:rsidRPr="00BF1794">
              <w:rPr>
                <w:rFonts w:ascii="Times New Roman" w:hAnsi="Times New Roman"/>
                <w:lang w:val="ru-RU"/>
              </w:rPr>
              <w:t>, 1992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680FA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BF1794" w:rsidRDefault="00CF590C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0D1F3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Ленинская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2.53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DD2F8A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Михайловская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Pr="005A0955" w:rsidRDefault="00CF590C" w:rsidP="005A095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5A0955">
              <w:rPr>
                <w:rFonts w:ascii="Times New Roman" w:hAnsi="Times New Roman"/>
                <w:lang w:val="ru-RU"/>
              </w:rPr>
              <w:t>Щадина</w:t>
            </w:r>
            <w:proofErr w:type="spellEnd"/>
            <w:r w:rsidRPr="005A0955">
              <w:rPr>
                <w:rFonts w:ascii="Times New Roman" w:hAnsi="Times New Roman"/>
                <w:lang w:val="ru-RU"/>
              </w:rPr>
              <w:t xml:space="preserve"> Светлана Васильевна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5A0955">
              <w:rPr>
                <w:rFonts w:ascii="Times New Roman" w:hAnsi="Times New Roman"/>
                <w:lang w:val="ru-RU"/>
              </w:rPr>
              <w:t xml:space="preserve"> 1973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AA71A8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5A6315" w:rsidRDefault="00CF590C" w:rsidP="000D1F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680FA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2.54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5A0955" w:rsidRDefault="00CF590C" w:rsidP="005A0955">
            <w:pPr>
              <w:rPr>
                <w:rFonts w:ascii="Times New Roman" w:hAnsi="Times New Roman"/>
                <w:lang w:val="ru-RU"/>
              </w:rPr>
            </w:pPr>
            <w:r w:rsidRPr="005A0955">
              <w:rPr>
                <w:rFonts w:ascii="Times New Roman" w:hAnsi="Times New Roman"/>
                <w:lang w:val="ru-RU"/>
              </w:rPr>
              <w:t>Сергеева Екатерина Петровна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5A0955">
              <w:rPr>
                <w:rFonts w:ascii="Times New Roman" w:hAnsi="Times New Roman"/>
                <w:lang w:val="ru-RU"/>
              </w:rPr>
              <w:t>1983 г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5A0955"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CF590C" w:rsidRPr="00AA71A8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5A6315" w:rsidRDefault="00CF590C" w:rsidP="000D1F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0D1F3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Михайловская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280BA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2.55</w:t>
            </w:r>
          </w:p>
        </w:tc>
        <w:tc>
          <w:tcPr>
            <w:tcW w:w="2168" w:type="dxa"/>
            <w:gridSpan w:val="2"/>
          </w:tcPr>
          <w:p w:rsidR="00CF590C" w:rsidRPr="00DD2F8A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Николаевская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Default="00C45739" w:rsidP="001B14C4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Диас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Елена Львовна, 1972 г.р.</w:t>
            </w:r>
          </w:p>
        </w:tc>
        <w:tc>
          <w:tcPr>
            <w:tcW w:w="2122" w:type="dxa"/>
          </w:tcPr>
          <w:p w:rsidR="00CF590C" w:rsidRPr="00680FA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C45739" w:rsidP="00C457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CF590C" w:rsidRPr="00DC40F1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680FA5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680FA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280BA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2.56</w:t>
            </w:r>
          </w:p>
        </w:tc>
        <w:tc>
          <w:tcPr>
            <w:tcW w:w="2168" w:type="dxa"/>
            <w:gridSpan w:val="2"/>
          </w:tcPr>
          <w:p w:rsidR="00CF590C" w:rsidRPr="00DD2F8A" w:rsidRDefault="00CF590C" w:rsidP="00A01E8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Default="00CF590C" w:rsidP="00A01E8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lang w:val="ru-RU"/>
              </w:rPr>
              <w:t>Новониколаев</w:t>
            </w:r>
            <w:proofErr w:type="spellEnd"/>
          </w:p>
          <w:p w:rsidR="00CF590C" w:rsidRPr="00C111E3" w:rsidRDefault="00CF590C" w:rsidP="00A01E8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Default="00E81027" w:rsidP="00A01E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Калошина Лариса Евгеньевна,1968 г.р.</w:t>
            </w:r>
          </w:p>
        </w:tc>
        <w:tc>
          <w:tcPr>
            <w:tcW w:w="2122" w:type="dxa"/>
          </w:tcPr>
          <w:p w:rsidR="00CF590C" w:rsidRPr="00680FA5" w:rsidRDefault="00CF590C" w:rsidP="00A01E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E81027" w:rsidP="00A01E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CF590C" w:rsidRPr="00DC40F1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A01E82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A01E8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A01E8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2.57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DD2F8A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Новоаннинская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Pr="00E81027" w:rsidRDefault="00E81027" w:rsidP="00E81027">
            <w:pPr>
              <w:jc w:val="both"/>
              <w:rPr>
                <w:rFonts w:ascii="Times New Roman" w:hAnsi="Times New Roman"/>
                <w:lang w:val="ru-RU"/>
              </w:rPr>
            </w:pPr>
            <w:r w:rsidRPr="00E81027">
              <w:rPr>
                <w:rFonts w:ascii="Times New Roman" w:hAnsi="Times New Roman"/>
                <w:lang w:val="ru-RU"/>
              </w:rPr>
              <w:t xml:space="preserve">Назарова </w:t>
            </w:r>
            <w:proofErr w:type="spellStart"/>
            <w:r w:rsidRPr="00E81027">
              <w:rPr>
                <w:rFonts w:ascii="Times New Roman" w:hAnsi="Times New Roman"/>
                <w:lang w:val="ru-RU"/>
              </w:rPr>
              <w:t>Мохинав</w:t>
            </w:r>
            <w:proofErr w:type="spellEnd"/>
            <w:r w:rsidRPr="00E81027">
              <w:rPr>
                <w:rFonts w:ascii="Times New Roman" w:hAnsi="Times New Roman"/>
                <w:lang w:val="ru-RU"/>
              </w:rPr>
              <w:t>, 1954 г.р.</w:t>
            </w:r>
          </w:p>
        </w:tc>
        <w:tc>
          <w:tcPr>
            <w:tcW w:w="2122" w:type="dxa"/>
          </w:tcPr>
          <w:p w:rsidR="00CF590C" w:rsidRPr="00680FA5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E81027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0D1F3D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2.58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Pr="00E81027" w:rsidRDefault="00E81027" w:rsidP="00E8102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81027">
              <w:rPr>
                <w:rFonts w:ascii="Times New Roman" w:hAnsi="Times New Roman"/>
                <w:lang w:val="ru-RU"/>
              </w:rPr>
              <w:t>Бронин</w:t>
            </w:r>
            <w:proofErr w:type="spellEnd"/>
            <w:r w:rsidRPr="00E81027">
              <w:rPr>
                <w:rFonts w:ascii="Times New Roman" w:hAnsi="Times New Roman"/>
                <w:lang w:val="ru-RU"/>
              </w:rPr>
              <w:t xml:space="preserve"> Андрей Владимирович, 1973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CF590C" w:rsidRPr="00680FA5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E81027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0D1F3D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0D1F3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680FA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Новоаннинская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2.59</w:t>
            </w:r>
          </w:p>
        </w:tc>
        <w:tc>
          <w:tcPr>
            <w:tcW w:w="2168" w:type="dxa"/>
            <w:gridSpan w:val="2"/>
          </w:tcPr>
          <w:p w:rsidR="00CF590C" w:rsidRPr="00DD2F8A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5756D9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Октябрьская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Default="00CF590C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Евтеева Екатерина Николаевна, 1960 г.р.</w:t>
            </w:r>
          </w:p>
        </w:tc>
        <w:tc>
          <w:tcPr>
            <w:tcW w:w="2122" w:type="dxa"/>
          </w:tcPr>
          <w:p w:rsidR="00CF590C" w:rsidRPr="00680FA5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CF590C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0D1F3D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2.60</w:t>
            </w:r>
          </w:p>
        </w:tc>
        <w:tc>
          <w:tcPr>
            <w:tcW w:w="2168" w:type="dxa"/>
            <w:gridSpan w:val="2"/>
          </w:tcPr>
          <w:p w:rsidR="00CF590C" w:rsidRPr="00DD2F8A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5756D9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Светлоярская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2977" w:type="dxa"/>
            <w:gridSpan w:val="2"/>
          </w:tcPr>
          <w:p w:rsidR="00CF590C" w:rsidRDefault="00CF590C" w:rsidP="000D1F3D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Кадиева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Хумар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Байрамбековна,1989 г.р.</w:t>
            </w:r>
          </w:p>
        </w:tc>
        <w:tc>
          <w:tcPr>
            <w:tcW w:w="2122" w:type="dxa"/>
          </w:tcPr>
          <w:p w:rsidR="00CF590C" w:rsidRPr="00680FA5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CF590C" w:rsidP="00B61E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0D1F3D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2.61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DD2F8A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Default="00CF590C" w:rsidP="005756D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lang w:val="ru-RU"/>
              </w:rPr>
              <w:t>Среднеахтубин</w:t>
            </w:r>
            <w:proofErr w:type="spellEnd"/>
          </w:p>
          <w:p w:rsidR="00CF590C" w:rsidRPr="00C111E3" w:rsidRDefault="00CF590C" w:rsidP="005756D9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центральная районная </w:t>
            </w:r>
            <w:r>
              <w:rPr>
                <w:rFonts w:ascii="Times New Roman" w:hAnsi="Times New Roman"/>
                <w:lang w:val="ru-RU"/>
              </w:rPr>
              <w:lastRenderedPageBreak/>
              <w:t>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CF590C" w:rsidRDefault="00CF590C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Казанцева Елена Ивановна, 1955 г.р.</w:t>
            </w:r>
          </w:p>
        </w:tc>
        <w:tc>
          <w:tcPr>
            <w:tcW w:w="2122" w:type="dxa"/>
          </w:tcPr>
          <w:p w:rsidR="00CF590C" w:rsidRPr="00680FA5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CF590C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0D1F3D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Клиническая онкология в практике </w:t>
            </w:r>
            <w:r>
              <w:rPr>
                <w:rFonts w:ascii="Times New Roman" w:hAnsi="Times New Roman"/>
                <w:lang w:val="ru-RU"/>
              </w:rPr>
              <w:lastRenderedPageBreak/>
              <w:t>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CF590C" w:rsidRPr="00B979ED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2.62</w:t>
            </w:r>
          </w:p>
        </w:tc>
        <w:tc>
          <w:tcPr>
            <w:tcW w:w="2168" w:type="dxa"/>
            <w:gridSpan w:val="2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CF590C" w:rsidRDefault="00CF590C" w:rsidP="00B979ED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Пронь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Екатерина Леонидовна, 1990 г.р. </w:t>
            </w:r>
          </w:p>
        </w:tc>
        <w:tc>
          <w:tcPr>
            <w:tcW w:w="2122" w:type="dxa"/>
          </w:tcPr>
          <w:p w:rsidR="00CF590C" w:rsidRPr="00680FA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CF590C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CF590C" w:rsidRPr="00C111E3" w:rsidRDefault="00CF590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B979ED" w:rsidTr="000D1F3D">
        <w:trPr>
          <w:gridAfter w:val="4"/>
          <w:wAfter w:w="8500" w:type="dxa"/>
        </w:trPr>
        <w:tc>
          <w:tcPr>
            <w:tcW w:w="673" w:type="dxa"/>
          </w:tcPr>
          <w:p w:rsidR="00CF590C" w:rsidRDefault="00CF590C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CF590C" w:rsidRPr="00C111E3" w:rsidRDefault="00CF590C" w:rsidP="005756D9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Среднеахтубинская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2.63</w:t>
            </w:r>
          </w:p>
        </w:tc>
        <w:tc>
          <w:tcPr>
            <w:tcW w:w="2168" w:type="dxa"/>
            <w:gridSpan w:val="2"/>
          </w:tcPr>
          <w:p w:rsidR="00CF590C" w:rsidRPr="00DD2F8A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5756D9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Старополтавская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5D05A7" w:rsidRPr="005D05A7" w:rsidRDefault="005D05A7" w:rsidP="005D05A7">
            <w:pPr>
              <w:jc w:val="both"/>
              <w:rPr>
                <w:rFonts w:ascii="Times New Roman" w:hAnsi="Times New Roman"/>
                <w:lang w:val="ru-RU"/>
              </w:rPr>
            </w:pPr>
            <w:r w:rsidRPr="005D05A7">
              <w:rPr>
                <w:rFonts w:ascii="Times New Roman" w:hAnsi="Times New Roman"/>
                <w:lang w:val="ru-RU"/>
              </w:rPr>
              <w:t>Капинос Юлия Владимировна, 1986 г.р.</w:t>
            </w:r>
          </w:p>
          <w:p w:rsidR="00CF590C" w:rsidRDefault="00CF590C" w:rsidP="000D1F3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CF590C" w:rsidRPr="00680FA5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5D05A7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0D1F3D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0D1F3D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280BA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2.64</w:t>
            </w:r>
          </w:p>
        </w:tc>
        <w:tc>
          <w:tcPr>
            <w:tcW w:w="2168" w:type="dxa"/>
            <w:gridSpan w:val="2"/>
          </w:tcPr>
          <w:p w:rsidR="00CF590C" w:rsidRPr="00DD2F8A" w:rsidRDefault="00CF590C" w:rsidP="003F7B5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CF590C" w:rsidRPr="00C111E3" w:rsidRDefault="00CF590C" w:rsidP="003F7B5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Центральная районная больница                Суровикинского муниципального района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 Волгоградская область, город Суровикино</w:t>
            </w:r>
          </w:p>
        </w:tc>
        <w:tc>
          <w:tcPr>
            <w:tcW w:w="2977" w:type="dxa"/>
            <w:gridSpan w:val="2"/>
          </w:tcPr>
          <w:p w:rsidR="00CF590C" w:rsidRPr="0056408C" w:rsidRDefault="0056408C" w:rsidP="001B14C4">
            <w:pPr>
              <w:rPr>
                <w:rFonts w:ascii="Times New Roman" w:hAnsi="Times New Roman"/>
                <w:lang w:val="ru-RU"/>
              </w:rPr>
            </w:pPr>
            <w:r w:rsidRPr="0056408C">
              <w:rPr>
                <w:rFonts w:ascii="Times New Roman" w:hAnsi="Times New Roman"/>
                <w:lang w:val="ru-RU"/>
              </w:rPr>
              <w:t xml:space="preserve">Магомедова </w:t>
            </w:r>
            <w:proofErr w:type="spellStart"/>
            <w:r w:rsidRPr="0056408C">
              <w:rPr>
                <w:rFonts w:ascii="Times New Roman" w:hAnsi="Times New Roman"/>
                <w:lang w:val="ru-RU"/>
              </w:rPr>
              <w:t>Рабият</w:t>
            </w:r>
            <w:proofErr w:type="spellEnd"/>
            <w:r w:rsidRPr="0056408C">
              <w:rPr>
                <w:rFonts w:ascii="Times New Roman" w:hAnsi="Times New Roman"/>
                <w:lang w:val="ru-RU"/>
              </w:rPr>
              <w:t xml:space="preserve"> Рамазановна,1991 г.р.</w:t>
            </w:r>
          </w:p>
        </w:tc>
        <w:tc>
          <w:tcPr>
            <w:tcW w:w="2122" w:type="dxa"/>
          </w:tcPr>
          <w:p w:rsidR="00CF590C" w:rsidRPr="00680FA5" w:rsidRDefault="00CF590C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680FA5" w:rsidRDefault="0056408C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CF590C" w:rsidRPr="00DC40F1" w:rsidRDefault="00CF590C" w:rsidP="003F7B5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3F7B54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3F7B54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3F7B5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CF590C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CF590C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2.65</w:t>
            </w:r>
          </w:p>
        </w:tc>
        <w:tc>
          <w:tcPr>
            <w:tcW w:w="2168" w:type="dxa"/>
            <w:gridSpan w:val="2"/>
            <w:vMerge w:val="restart"/>
          </w:tcPr>
          <w:p w:rsidR="00CF590C" w:rsidRPr="00DD2F8A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 xml:space="preserve">учреждение </w:t>
            </w:r>
            <w:r w:rsidRPr="00DD2F8A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CF590C" w:rsidRPr="00C111E3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C608B">
              <w:rPr>
                <w:rFonts w:ascii="Times New Roman" w:hAnsi="Times New Roman"/>
                <w:lang w:val="ru-RU"/>
              </w:rPr>
              <w:t>Урюпинская ц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ентральная районная </w:t>
            </w:r>
            <w:r w:rsidRPr="008C608B">
              <w:rPr>
                <w:rFonts w:ascii="Times New Roman" w:hAnsi="Times New Roman"/>
                <w:lang w:val="ru-RU" w:eastAsia="ru-RU"/>
              </w:rPr>
              <w:t>больница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 имени В.Ф. </w:t>
            </w:r>
            <w:proofErr w:type="spellStart"/>
            <w:r w:rsidRPr="008C608B">
              <w:rPr>
                <w:rFonts w:ascii="Times New Roman" w:hAnsi="Times New Roman"/>
                <w:bCs/>
                <w:lang w:val="ru-RU"/>
              </w:rPr>
              <w:t>Жогова</w:t>
            </w:r>
            <w:proofErr w:type="spellEnd"/>
          </w:p>
        </w:tc>
        <w:tc>
          <w:tcPr>
            <w:tcW w:w="2977" w:type="dxa"/>
            <w:gridSpan w:val="2"/>
          </w:tcPr>
          <w:p w:rsidR="00CF590C" w:rsidRDefault="00244856" w:rsidP="00244856">
            <w:pPr>
              <w:jc w:val="both"/>
              <w:rPr>
                <w:rFonts w:ascii="Times New Roman" w:hAnsi="Times New Roman"/>
                <w:lang w:val="ru-RU"/>
              </w:rPr>
            </w:pPr>
            <w:r w:rsidRPr="00244856">
              <w:rPr>
                <w:rFonts w:ascii="Times New Roman" w:hAnsi="Times New Roman"/>
                <w:lang w:val="ru-RU"/>
              </w:rPr>
              <w:lastRenderedPageBreak/>
              <w:t>Балашова Татьяна Николаевна, 1972 г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244856">
              <w:rPr>
                <w:rFonts w:ascii="Times New Roman" w:hAnsi="Times New Roman"/>
                <w:lang w:val="ru-RU"/>
              </w:rPr>
              <w:t xml:space="preserve"> 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CF590C" w:rsidRPr="00AA71A8" w:rsidRDefault="00CF590C" w:rsidP="000D1F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CF590C" w:rsidRPr="00AA71A8" w:rsidRDefault="00244856" w:rsidP="000D1F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 w:val="restart"/>
          </w:tcPr>
          <w:p w:rsidR="00CF590C" w:rsidRPr="00DC40F1" w:rsidRDefault="00CF590C" w:rsidP="007366E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CF590C" w:rsidRPr="00DC40F1" w:rsidRDefault="00CF590C" w:rsidP="007366E5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CF590C" w:rsidRPr="004E754A" w:rsidRDefault="00CF590C" w:rsidP="007366E5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 xml:space="preserve">наименование и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CF590C" w:rsidRPr="00C111E3" w:rsidRDefault="00CF590C" w:rsidP="007366E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CF590C" w:rsidRDefault="00CF590C" w:rsidP="000D1F3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5 000,00</w:t>
            </w:r>
          </w:p>
        </w:tc>
      </w:tr>
      <w:tr w:rsidR="00244856" w:rsidRPr="00680FA5" w:rsidTr="00C408BD">
        <w:trPr>
          <w:gridAfter w:val="4"/>
          <w:wAfter w:w="8500" w:type="dxa"/>
        </w:trPr>
        <w:tc>
          <w:tcPr>
            <w:tcW w:w="673" w:type="dxa"/>
          </w:tcPr>
          <w:p w:rsidR="00244856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2.66</w:t>
            </w:r>
          </w:p>
        </w:tc>
        <w:tc>
          <w:tcPr>
            <w:tcW w:w="2168" w:type="dxa"/>
            <w:gridSpan w:val="2"/>
            <w:vMerge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244856" w:rsidRDefault="00244856" w:rsidP="00244856">
            <w:pPr>
              <w:rPr>
                <w:rFonts w:ascii="Times New Roman" w:hAnsi="Times New Roman"/>
                <w:lang w:val="ru-RU"/>
              </w:rPr>
            </w:pPr>
            <w:r w:rsidRPr="00244856">
              <w:rPr>
                <w:rFonts w:ascii="Times New Roman" w:hAnsi="Times New Roman"/>
                <w:lang w:val="ru-RU"/>
              </w:rPr>
              <w:t>Кашина Наталия Александровна, 1984 г</w:t>
            </w:r>
            <w:r>
              <w:rPr>
                <w:rFonts w:ascii="Times New Roman" w:hAnsi="Times New Roman"/>
                <w:lang w:val="ru-RU"/>
              </w:rPr>
              <w:t>.р.</w:t>
            </w:r>
          </w:p>
        </w:tc>
        <w:tc>
          <w:tcPr>
            <w:tcW w:w="2122" w:type="dxa"/>
          </w:tcPr>
          <w:p w:rsidR="00244856" w:rsidRPr="00AA71A8" w:rsidRDefault="00244856" w:rsidP="00BE444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244856" w:rsidRPr="00AA71A8" w:rsidRDefault="00244856" w:rsidP="00BE444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  <w:vMerge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25" w:type="dxa"/>
          </w:tcPr>
          <w:p w:rsidR="00244856" w:rsidRDefault="00244856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244856" w:rsidRPr="00680FA5" w:rsidTr="000D1F3D">
        <w:trPr>
          <w:gridAfter w:val="4"/>
          <w:wAfter w:w="8500" w:type="dxa"/>
        </w:trPr>
        <w:tc>
          <w:tcPr>
            <w:tcW w:w="673" w:type="dxa"/>
          </w:tcPr>
          <w:p w:rsidR="00244856" w:rsidRDefault="00244856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74" w:type="dxa"/>
            <w:gridSpan w:val="9"/>
          </w:tcPr>
          <w:p w:rsidR="00244856" w:rsidRPr="00C111E3" w:rsidRDefault="00244856" w:rsidP="007366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8C608B">
              <w:rPr>
                <w:rFonts w:ascii="Times New Roman" w:hAnsi="Times New Roman"/>
                <w:lang w:val="ru-RU"/>
              </w:rPr>
              <w:t>Урюпинская ц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ентральная районная </w:t>
            </w:r>
            <w:r w:rsidRPr="008C608B">
              <w:rPr>
                <w:rFonts w:ascii="Times New Roman" w:hAnsi="Times New Roman"/>
                <w:lang w:val="ru-RU" w:eastAsia="ru-RU"/>
              </w:rPr>
              <w:t>больница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 имени В.Ф. </w:t>
            </w:r>
            <w:proofErr w:type="spellStart"/>
            <w:r w:rsidRPr="008C608B">
              <w:rPr>
                <w:rFonts w:ascii="Times New Roman" w:hAnsi="Times New Roman"/>
                <w:bCs/>
                <w:lang w:val="ru-RU"/>
              </w:rPr>
              <w:t>Жогова</w:t>
            </w:r>
            <w:proofErr w:type="spellEnd"/>
          </w:p>
        </w:tc>
        <w:tc>
          <w:tcPr>
            <w:tcW w:w="2125" w:type="dxa"/>
          </w:tcPr>
          <w:p w:rsidR="00244856" w:rsidRDefault="00244856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10 000,00</w:t>
            </w:r>
          </w:p>
        </w:tc>
      </w:tr>
      <w:tr w:rsidR="00244856" w:rsidRPr="00252743" w:rsidTr="00C408BD">
        <w:trPr>
          <w:gridAfter w:val="4"/>
          <w:wAfter w:w="8500" w:type="dxa"/>
        </w:trPr>
        <w:tc>
          <w:tcPr>
            <w:tcW w:w="673" w:type="dxa"/>
          </w:tcPr>
          <w:p w:rsidR="00244856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2.67</w:t>
            </w:r>
          </w:p>
        </w:tc>
        <w:tc>
          <w:tcPr>
            <w:tcW w:w="2168" w:type="dxa"/>
            <w:gridSpan w:val="2"/>
          </w:tcPr>
          <w:p w:rsidR="00244856" w:rsidRPr="00DD2F8A" w:rsidRDefault="00244856" w:rsidP="002049C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244856" w:rsidRPr="00C111E3" w:rsidRDefault="00244856" w:rsidP="003C3DD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Фроловская 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Pr="00C411B7" w:rsidRDefault="00244856" w:rsidP="00C411B7">
            <w:pPr>
              <w:rPr>
                <w:rFonts w:ascii="Times New Roman" w:hAnsi="Times New Roman"/>
                <w:lang w:val="ru-RU"/>
              </w:rPr>
            </w:pPr>
            <w:r w:rsidRPr="00C411B7">
              <w:rPr>
                <w:rFonts w:ascii="Times New Roman" w:hAnsi="Times New Roman"/>
                <w:lang w:val="ru-RU"/>
              </w:rPr>
              <w:t>Рябова  Людмила  Леонидовна, 1953 г.р.</w:t>
            </w:r>
          </w:p>
        </w:tc>
        <w:tc>
          <w:tcPr>
            <w:tcW w:w="2122" w:type="dxa"/>
          </w:tcPr>
          <w:p w:rsidR="00244856" w:rsidRPr="002049C7" w:rsidRDefault="00244856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244856" w:rsidRPr="002049C7" w:rsidRDefault="00244856" w:rsidP="00F059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244856" w:rsidRPr="00DC40F1" w:rsidRDefault="00244856" w:rsidP="003C3DD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244856" w:rsidRPr="00DC40F1" w:rsidRDefault="00244856" w:rsidP="003C3DD8">
            <w:pPr>
              <w:jc w:val="both"/>
              <w:rPr>
                <w:rFonts w:ascii="Times New Roman" w:hAnsi="Times New Roman"/>
                <w:lang w:val="ru-RU"/>
              </w:rPr>
            </w:pPr>
            <w:r w:rsidRPr="004C5E9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Акушерство и гинекология</w:t>
            </w:r>
            <w:r w:rsidRPr="004C5E9E">
              <w:rPr>
                <w:rFonts w:ascii="Times New Roman" w:hAnsi="Times New Roman"/>
                <w:lang w:val="ru-RU"/>
              </w:rPr>
              <w:t>";</w:t>
            </w:r>
          </w:p>
          <w:p w:rsidR="00244856" w:rsidRPr="004E754A" w:rsidRDefault="00244856" w:rsidP="003C3DD8">
            <w:pPr>
              <w:jc w:val="both"/>
              <w:rPr>
                <w:rFonts w:ascii="Times New Roman" w:hAnsi="Times New Roman"/>
                <w:lang w:val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</w:t>
            </w:r>
            <w:r>
              <w:rPr>
                <w:rFonts w:ascii="Times New Roman" w:hAnsi="Times New Roman"/>
                <w:lang w:val="ru-RU" w:eastAsia="ru-RU"/>
              </w:rPr>
              <w:t>ой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программ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Pr="004E754A">
              <w:rPr>
                <w:rFonts w:ascii="Times New Roman" w:hAnsi="Times New Roman"/>
                <w:lang w:val="ru-RU" w:eastAsia="ru-RU"/>
              </w:rPr>
              <w:t>:</w:t>
            </w:r>
          </w:p>
          <w:p w:rsidR="00244856" w:rsidRPr="00C111E3" w:rsidRDefault="00244856" w:rsidP="003C3DD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онкология в практике врача-акушера-гинеколога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E754A">
              <w:rPr>
                <w:rFonts w:ascii="Times New Roman" w:hAnsi="Times New Roman"/>
                <w:lang w:val="ru-RU"/>
              </w:rPr>
              <w:t xml:space="preserve"> 36</w:t>
            </w:r>
            <w:r>
              <w:rPr>
                <w:rFonts w:ascii="Times New Roman" w:hAnsi="Times New Roman"/>
                <w:lang w:val="ru-RU"/>
              </w:rPr>
              <w:t xml:space="preserve"> часов</w:t>
            </w:r>
          </w:p>
        </w:tc>
        <w:tc>
          <w:tcPr>
            <w:tcW w:w="2125" w:type="dxa"/>
          </w:tcPr>
          <w:p w:rsidR="00244856" w:rsidRDefault="00244856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5 000,00</w:t>
            </w:r>
          </w:p>
        </w:tc>
      </w:tr>
      <w:tr w:rsidR="00244856" w:rsidRPr="009A7B3C" w:rsidTr="00C408BD">
        <w:trPr>
          <w:gridAfter w:val="4"/>
          <w:wAfter w:w="8500" w:type="dxa"/>
        </w:trPr>
        <w:tc>
          <w:tcPr>
            <w:tcW w:w="673" w:type="dxa"/>
          </w:tcPr>
          <w:p w:rsidR="00244856" w:rsidRDefault="00280BAE" w:rsidP="00742BFE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2.68</w:t>
            </w:r>
          </w:p>
        </w:tc>
        <w:tc>
          <w:tcPr>
            <w:tcW w:w="2168" w:type="dxa"/>
            <w:gridSpan w:val="2"/>
          </w:tcPr>
          <w:p w:rsidR="00244856" w:rsidRPr="009A7B3C" w:rsidRDefault="00244856" w:rsidP="003C3DD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A7B3C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244856" w:rsidRPr="009A7B3C" w:rsidRDefault="00244856" w:rsidP="003C3DD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A7B3C">
              <w:rPr>
                <w:rFonts w:ascii="Times New Roman" w:hAnsi="Times New Roman"/>
                <w:lang w:val="ru-RU"/>
              </w:rPr>
              <w:t>"Чернышковская  центральная районная больница"</w:t>
            </w:r>
          </w:p>
        </w:tc>
        <w:tc>
          <w:tcPr>
            <w:tcW w:w="2977" w:type="dxa"/>
            <w:gridSpan w:val="2"/>
          </w:tcPr>
          <w:p w:rsidR="00244856" w:rsidRPr="009A7B3C" w:rsidRDefault="00244856" w:rsidP="001B22A5">
            <w:pPr>
              <w:rPr>
                <w:rFonts w:ascii="Times New Roman" w:hAnsi="Times New Roman"/>
                <w:lang w:val="ru-RU"/>
              </w:rPr>
            </w:pPr>
            <w:r w:rsidRPr="009A7B3C">
              <w:rPr>
                <w:rFonts w:ascii="Times New Roman" w:hAnsi="Times New Roman"/>
                <w:lang w:val="ru-RU"/>
              </w:rPr>
              <w:t xml:space="preserve">Нальгиева Диана </w:t>
            </w:r>
            <w:proofErr w:type="spellStart"/>
            <w:r w:rsidRPr="009A7B3C">
              <w:rPr>
                <w:rFonts w:ascii="Times New Roman" w:hAnsi="Times New Roman"/>
                <w:lang w:val="ru-RU"/>
              </w:rPr>
              <w:t>Алихановна</w:t>
            </w:r>
            <w:proofErr w:type="spellEnd"/>
            <w:r w:rsidRPr="009A7B3C">
              <w:rPr>
                <w:rFonts w:ascii="Times New Roman" w:hAnsi="Times New Roman"/>
                <w:lang w:val="ru-RU"/>
              </w:rPr>
              <w:t>, 1984 г.р.</w:t>
            </w:r>
          </w:p>
        </w:tc>
        <w:tc>
          <w:tcPr>
            <w:tcW w:w="2122" w:type="dxa"/>
          </w:tcPr>
          <w:p w:rsidR="00244856" w:rsidRPr="009A7B3C" w:rsidRDefault="00244856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 w:rsidRPr="009A7B3C"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244856" w:rsidRPr="009A7B3C" w:rsidRDefault="00244856" w:rsidP="00A34B40">
            <w:pPr>
              <w:rPr>
                <w:rFonts w:ascii="Times New Roman" w:hAnsi="Times New Roman"/>
                <w:lang w:val="ru-RU"/>
              </w:rPr>
            </w:pPr>
            <w:r w:rsidRPr="009A7B3C">
              <w:rPr>
                <w:rFonts w:ascii="Times New Roman" w:hAnsi="Times New Roman"/>
                <w:lang w:val="ru-RU"/>
              </w:rPr>
              <w:t>Врач-акушер-гинеколог</w:t>
            </w:r>
          </w:p>
        </w:tc>
        <w:tc>
          <w:tcPr>
            <w:tcW w:w="2692" w:type="dxa"/>
            <w:gridSpan w:val="3"/>
          </w:tcPr>
          <w:p w:rsidR="00244856" w:rsidRPr="009A7B3C" w:rsidRDefault="00244856" w:rsidP="001B22A5">
            <w:pPr>
              <w:jc w:val="both"/>
              <w:rPr>
                <w:rFonts w:ascii="Times New Roman" w:hAnsi="Times New Roman"/>
                <w:lang w:val="ru-RU"/>
              </w:rPr>
            </w:pPr>
            <w:r w:rsidRPr="009A7B3C">
              <w:rPr>
                <w:rFonts w:ascii="Times New Roman" w:hAnsi="Times New Roman"/>
                <w:lang w:val="ru-RU"/>
              </w:rPr>
              <w:t>Специальность:</w:t>
            </w:r>
          </w:p>
          <w:p w:rsidR="00244856" w:rsidRPr="009A7B3C" w:rsidRDefault="00244856" w:rsidP="001B22A5">
            <w:pPr>
              <w:jc w:val="both"/>
              <w:rPr>
                <w:rFonts w:ascii="Times New Roman" w:hAnsi="Times New Roman"/>
                <w:lang w:val="ru-RU"/>
              </w:rPr>
            </w:pPr>
            <w:r w:rsidRPr="009A7B3C">
              <w:rPr>
                <w:rFonts w:ascii="Times New Roman" w:hAnsi="Times New Roman"/>
                <w:lang w:val="ru-RU"/>
              </w:rPr>
              <w:t>"Акушерство и гинекология";</w:t>
            </w:r>
          </w:p>
          <w:p w:rsidR="00244856" w:rsidRPr="009A7B3C" w:rsidRDefault="00244856" w:rsidP="001B22A5">
            <w:pPr>
              <w:jc w:val="both"/>
              <w:rPr>
                <w:rFonts w:ascii="Times New Roman" w:hAnsi="Times New Roman"/>
                <w:lang w:val="ru-RU"/>
              </w:rPr>
            </w:pPr>
            <w:r w:rsidRPr="009A7B3C">
              <w:rPr>
                <w:rFonts w:ascii="Times New Roman" w:hAnsi="Times New Roman"/>
                <w:lang w:val="ru-RU" w:eastAsia="ru-RU"/>
              </w:rPr>
              <w:t>наименование и продолжительность образовательной программы:</w:t>
            </w:r>
          </w:p>
          <w:p w:rsidR="00244856" w:rsidRPr="009A7B3C" w:rsidRDefault="00244856" w:rsidP="001B22A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9A7B3C">
              <w:rPr>
                <w:rFonts w:ascii="Times New Roman" w:hAnsi="Times New Roman"/>
                <w:lang w:val="ru-RU"/>
              </w:rPr>
              <w:t>"Клиническая онкология в практике врача-акушера-гинеколога", 36 часов</w:t>
            </w:r>
          </w:p>
        </w:tc>
        <w:tc>
          <w:tcPr>
            <w:tcW w:w="2125" w:type="dxa"/>
          </w:tcPr>
          <w:p w:rsidR="00244856" w:rsidRPr="009A7B3C" w:rsidRDefault="00244856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A7B3C">
              <w:rPr>
                <w:rFonts w:ascii="Times New Roman" w:hAnsi="Times New Roman"/>
                <w:lang w:val="ru-RU" w:eastAsia="ru-RU"/>
              </w:rPr>
              <w:t>5 000,00</w:t>
            </w:r>
          </w:p>
          <w:p w:rsidR="00244856" w:rsidRPr="009A7B3C" w:rsidRDefault="00244856" w:rsidP="0079591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  <w:p w:rsidR="00244856" w:rsidRPr="009A7B3C" w:rsidRDefault="00244856" w:rsidP="008A477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244856" w:rsidRPr="00A34B40" w:rsidTr="00C408BD">
        <w:trPr>
          <w:gridAfter w:val="4"/>
          <w:wAfter w:w="8500" w:type="dxa"/>
        </w:trPr>
        <w:tc>
          <w:tcPr>
            <w:tcW w:w="13047" w:type="dxa"/>
            <w:gridSpan w:val="10"/>
          </w:tcPr>
          <w:p w:rsidR="00244856" w:rsidRPr="006150FF" w:rsidRDefault="00244856" w:rsidP="00151313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150FF">
              <w:rPr>
                <w:rFonts w:ascii="Times New Roman" w:hAnsi="Times New Roman"/>
                <w:b/>
                <w:lang w:val="ru-RU" w:eastAsia="ru-RU"/>
              </w:rPr>
              <w:t>ИТОГО за 2  квартал 2020</w:t>
            </w:r>
          </w:p>
        </w:tc>
        <w:tc>
          <w:tcPr>
            <w:tcW w:w="2125" w:type="dxa"/>
          </w:tcPr>
          <w:p w:rsidR="00244856" w:rsidRPr="0039085A" w:rsidRDefault="00244856" w:rsidP="0039085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9085A">
              <w:rPr>
                <w:rFonts w:ascii="Times New Roman" w:hAnsi="Times New Roman"/>
                <w:lang w:val="ru-RU" w:eastAsia="ru-RU"/>
              </w:rPr>
              <w:t>3</w:t>
            </w:r>
            <w:r w:rsidR="0039085A" w:rsidRPr="0039085A">
              <w:rPr>
                <w:rFonts w:ascii="Times New Roman" w:hAnsi="Times New Roman"/>
                <w:lang w:val="ru-RU" w:eastAsia="ru-RU"/>
              </w:rPr>
              <w:t>40</w:t>
            </w:r>
            <w:r w:rsidRPr="0039085A">
              <w:rPr>
                <w:rFonts w:ascii="Times New Roman" w:hAnsi="Times New Roman"/>
                <w:lang w:val="ru-RU" w:eastAsia="ru-RU"/>
              </w:rPr>
              <w:t> 000,00</w:t>
            </w:r>
          </w:p>
        </w:tc>
      </w:tr>
      <w:tr w:rsidR="00244856" w:rsidRPr="00A34B40" w:rsidTr="00C408BD">
        <w:trPr>
          <w:gridAfter w:val="4"/>
          <w:wAfter w:w="8500" w:type="dxa"/>
        </w:trPr>
        <w:tc>
          <w:tcPr>
            <w:tcW w:w="13047" w:type="dxa"/>
            <w:gridSpan w:val="10"/>
          </w:tcPr>
          <w:p w:rsidR="00244856" w:rsidRPr="006150FF" w:rsidRDefault="00244856" w:rsidP="00151313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6150FF">
              <w:rPr>
                <w:rFonts w:ascii="Times New Roman" w:hAnsi="Times New Roman"/>
                <w:b/>
                <w:lang w:val="ru-RU" w:eastAsia="ru-RU"/>
              </w:rPr>
              <w:lastRenderedPageBreak/>
              <w:t>ИТОГО за 6  месяцев 2020</w:t>
            </w:r>
          </w:p>
        </w:tc>
        <w:tc>
          <w:tcPr>
            <w:tcW w:w="2125" w:type="dxa"/>
          </w:tcPr>
          <w:p w:rsidR="00244856" w:rsidRPr="00103634" w:rsidRDefault="0039085A" w:rsidP="0039085A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103634">
              <w:rPr>
                <w:rFonts w:ascii="Times New Roman" w:hAnsi="Times New Roman"/>
                <w:b/>
                <w:lang w:val="ru-RU" w:eastAsia="ru-RU"/>
              </w:rPr>
              <w:t>600</w:t>
            </w:r>
            <w:r w:rsidR="00244856" w:rsidRPr="00103634">
              <w:rPr>
                <w:rFonts w:ascii="Times New Roman" w:hAnsi="Times New Roman"/>
                <w:b/>
                <w:lang w:val="ru-RU" w:eastAsia="ru-RU"/>
              </w:rPr>
              <w:t> 000,00</w:t>
            </w:r>
          </w:p>
        </w:tc>
      </w:tr>
      <w:tr w:rsidR="00244856" w:rsidRPr="00103634" w:rsidTr="00C408BD">
        <w:trPr>
          <w:gridAfter w:val="4"/>
          <w:wAfter w:w="8500" w:type="dxa"/>
        </w:trPr>
        <w:tc>
          <w:tcPr>
            <w:tcW w:w="15172" w:type="dxa"/>
            <w:gridSpan w:val="11"/>
          </w:tcPr>
          <w:p w:rsidR="00244856" w:rsidRPr="00C111E3" w:rsidRDefault="00244856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2. Мероприятия по приобретению медицинского оборудования</w:t>
            </w:r>
          </w:p>
        </w:tc>
      </w:tr>
      <w:tr w:rsidR="00244856" w:rsidRPr="00103634" w:rsidTr="00C408BD">
        <w:trPr>
          <w:gridAfter w:val="4"/>
          <w:wAfter w:w="8500" w:type="dxa"/>
        </w:trPr>
        <w:tc>
          <w:tcPr>
            <w:tcW w:w="673" w:type="dxa"/>
          </w:tcPr>
          <w:p w:rsidR="00244856" w:rsidRPr="00C111E3" w:rsidRDefault="00244856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 xml:space="preserve">№ </w:t>
            </w:r>
            <w:proofErr w:type="spellStart"/>
            <w:proofErr w:type="gramStart"/>
            <w:r w:rsidRPr="00C111E3">
              <w:rPr>
                <w:rFonts w:ascii="Times New Roman" w:hAnsi="Times New Roman"/>
                <w:lang w:val="ru-RU" w:eastAsia="ru-RU"/>
              </w:rPr>
              <w:t>п</w:t>
            </w:r>
            <w:proofErr w:type="spellEnd"/>
            <w:proofErr w:type="gramEnd"/>
            <w:r w:rsidRPr="00C111E3">
              <w:rPr>
                <w:rFonts w:ascii="Times New Roman" w:hAnsi="Times New Roman"/>
                <w:lang w:val="ru-RU" w:eastAsia="ru-RU"/>
              </w:rPr>
              <w:t>/</w:t>
            </w:r>
            <w:proofErr w:type="spellStart"/>
            <w:r w:rsidRPr="00C111E3">
              <w:rPr>
                <w:rFonts w:ascii="Times New Roman" w:hAnsi="Times New Roman"/>
                <w:lang w:val="ru-RU" w:eastAsia="ru-RU"/>
              </w:rPr>
              <w:t>п</w:t>
            </w:r>
            <w:proofErr w:type="spellEnd"/>
          </w:p>
        </w:tc>
        <w:tc>
          <w:tcPr>
            <w:tcW w:w="2168" w:type="dxa"/>
            <w:gridSpan w:val="2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медицинской организации</w:t>
            </w:r>
          </w:p>
        </w:tc>
        <w:tc>
          <w:tcPr>
            <w:tcW w:w="2977" w:type="dxa"/>
            <w:gridSpan w:val="2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медицинского оборудования и его характеристики</w:t>
            </w:r>
          </w:p>
        </w:tc>
        <w:tc>
          <w:tcPr>
            <w:tcW w:w="2122" w:type="dxa"/>
          </w:tcPr>
          <w:p w:rsidR="00244856" w:rsidRPr="005C0DCC" w:rsidRDefault="00244856" w:rsidP="00D04E9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proofErr w:type="gramStart"/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Специальность медицинского их) работника</w:t>
            </w:r>
            <w:r>
              <w:rPr>
                <w:rFonts w:ascii="Times New Roman" w:hAnsi="Times New Roman"/>
                <w:sz w:val="16"/>
                <w:szCs w:val="16"/>
                <w:lang w:val="ru-RU" w:eastAsia="ru-RU"/>
              </w:rPr>
              <w:t xml:space="preserve"> </w:t>
            </w:r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(</w:t>
            </w:r>
            <w:proofErr w:type="spellStart"/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ов</w:t>
            </w:r>
            <w:proofErr w:type="spellEnd"/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) для работы на приобретаемом медицинском оборудовании</w:t>
            </w:r>
            <w:proofErr w:type="gramEnd"/>
          </w:p>
        </w:tc>
        <w:tc>
          <w:tcPr>
            <w:tcW w:w="2415" w:type="dxa"/>
          </w:tcPr>
          <w:p w:rsidR="00244856" w:rsidRPr="005C0DCC" w:rsidRDefault="00244856" w:rsidP="004F75E5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Занимаемая (</w:t>
            </w:r>
            <w:proofErr w:type="spellStart"/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ые</w:t>
            </w:r>
            <w:proofErr w:type="spellEnd"/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) должность (и) медицинского</w:t>
            </w:r>
            <w:r>
              <w:rPr>
                <w:rFonts w:ascii="Times New Roman" w:hAnsi="Times New Roman"/>
                <w:sz w:val="16"/>
                <w:szCs w:val="16"/>
                <w:lang w:val="ru-RU" w:eastAsia="ru-RU"/>
              </w:rPr>
              <w:t xml:space="preserve"> </w:t>
            </w:r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(их) работника</w:t>
            </w:r>
            <w:r>
              <w:rPr>
                <w:rFonts w:ascii="Times New Roman" w:hAnsi="Times New Roman"/>
                <w:sz w:val="16"/>
                <w:szCs w:val="16"/>
                <w:lang w:val="ru-RU" w:eastAsia="ru-RU"/>
              </w:rPr>
              <w:t xml:space="preserve"> </w:t>
            </w:r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(</w:t>
            </w:r>
            <w:proofErr w:type="spellStart"/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ов</w:t>
            </w:r>
            <w:proofErr w:type="spellEnd"/>
            <w:r w:rsidRPr="005C0DCC">
              <w:rPr>
                <w:rFonts w:ascii="Times New Roman" w:hAnsi="Times New Roman"/>
                <w:sz w:val="16"/>
                <w:szCs w:val="16"/>
                <w:lang w:val="ru-RU" w:eastAsia="ru-RU"/>
              </w:rPr>
              <w:t>) для работы на приобретаемом медицинском оборудовании</w:t>
            </w:r>
          </w:p>
        </w:tc>
        <w:tc>
          <w:tcPr>
            <w:tcW w:w="2692" w:type="dxa"/>
            <w:gridSpan w:val="3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Готовность помещения для установки приобретаемого медицинского оборудования (при необходимости)</w:t>
            </w:r>
          </w:p>
        </w:tc>
        <w:tc>
          <w:tcPr>
            <w:tcW w:w="2125" w:type="dxa"/>
          </w:tcPr>
          <w:p w:rsidR="00244856" w:rsidRPr="00C111E3" w:rsidRDefault="00244856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Сумма средств нормированного страхового запаса ТФОМС (рублей)</w:t>
            </w:r>
          </w:p>
        </w:tc>
      </w:tr>
      <w:tr w:rsidR="00244856" w:rsidRPr="00445ED2" w:rsidTr="00C408BD">
        <w:trPr>
          <w:gridAfter w:val="4"/>
          <w:wAfter w:w="8500" w:type="dxa"/>
          <w:trHeight w:val="332"/>
        </w:trPr>
        <w:tc>
          <w:tcPr>
            <w:tcW w:w="673" w:type="dxa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168" w:type="dxa"/>
            <w:gridSpan w:val="2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977" w:type="dxa"/>
            <w:gridSpan w:val="2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2122" w:type="dxa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2415" w:type="dxa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2692" w:type="dxa"/>
            <w:gridSpan w:val="3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2125" w:type="dxa"/>
          </w:tcPr>
          <w:p w:rsidR="00244856" w:rsidRPr="00C111E3" w:rsidRDefault="00244856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244856" w:rsidRPr="00445ED2" w:rsidTr="00C408BD">
        <w:trPr>
          <w:gridAfter w:val="4"/>
          <w:wAfter w:w="8500" w:type="dxa"/>
          <w:trHeight w:val="332"/>
        </w:trPr>
        <w:tc>
          <w:tcPr>
            <w:tcW w:w="15172" w:type="dxa"/>
            <w:gridSpan w:val="11"/>
          </w:tcPr>
          <w:p w:rsidR="00244856" w:rsidRPr="00C111E3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8613FB">
              <w:rPr>
                <w:rFonts w:ascii="Times New Roman" w:hAnsi="Times New Roman"/>
                <w:b/>
                <w:lang w:val="ru-RU" w:eastAsia="ru-RU"/>
              </w:rPr>
              <w:t>1 квартал 20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20  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1.1*</w:t>
            </w:r>
          </w:p>
        </w:tc>
        <w:tc>
          <w:tcPr>
            <w:tcW w:w="2168" w:type="dxa"/>
            <w:gridSpan w:val="2"/>
          </w:tcPr>
          <w:p w:rsidR="00244856" w:rsidRPr="00BB1662" w:rsidRDefault="00244856" w:rsidP="00B5695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BB1662">
              <w:rPr>
                <w:rFonts w:ascii="Times New Roman" w:hAnsi="Times New Roman"/>
                <w:lang w:val="ru-RU" w:eastAsia="ru-RU"/>
              </w:rPr>
              <w:t>Государственное     бюджетное учреждение здравоохранения</w:t>
            </w:r>
          </w:p>
          <w:p w:rsidR="00244856" w:rsidRPr="00DD2F8A" w:rsidRDefault="00244856" w:rsidP="00B5695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BB1662">
              <w:rPr>
                <w:rFonts w:ascii="Times New Roman" w:hAnsi="Times New Roman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lang w:val="ru-RU"/>
              </w:rPr>
              <w:t>Камышинская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детская городская больница</w:t>
            </w:r>
            <w:r w:rsidRPr="00BB1662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Default="00244856" w:rsidP="00F4153C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Pr="00127910" w:rsidRDefault="00244856" w:rsidP="00F4153C">
            <w:pPr>
              <w:jc w:val="both"/>
              <w:rPr>
                <w:rFonts w:ascii="Times New Roman" w:hAnsi="Times New Roman"/>
                <w:lang w:val="ru-RU"/>
              </w:rPr>
            </w:pPr>
            <w:r w:rsidRPr="00127910">
              <w:rPr>
                <w:rFonts w:ascii="Times New Roman" w:hAnsi="Times New Roman"/>
                <w:lang w:val="ru-RU"/>
              </w:rPr>
              <w:t>Монитор пациента (</w:t>
            </w:r>
            <w:proofErr w:type="spellStart"/>
            <w:r w:rsidRPr="00127910">
              <w:rPr>
                <w:rFonts w:ascii="Times New Roman" w:hAnsi="Times New Roman"/>
                <w:lang w:val="ru-RU"/>
              </w:rPr>
              <w:t>пульсоксиметрия</w:t>
            </w:r>
            <w:proofErr w:type="spellEnd"/>
            <w:r w:rsidRPr="00127910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127910"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 w:rsidRPr="00127910">
              <w:rPr>
                <w:rFonts w:ascii="Times New Roman" w:hAnsi="Times New Roman"/>
                <w:lang w:val="ru-RU"/>
              </w:rPr>
              <w:t xml:space="preserve">  артериального давление, электрокардиография, частота дыхания, температуры тела).</w:t>
            </w:r>
          </w:p>
          <w:p w:rsidR="00244856" w:rsidRPr="00127910" w:rsidRDefault="00244856" w:rsidP="00F4153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(Монитор реанимационный и анестезиологический для контроля ряда физиологических параметров). </w:t>
            </w:r>
          </w:p>
          <w:p w:rsidR="00244856" w:rsidRDefault="00244856" w:rsidP="00F4153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  <w:r w:rsidRPr="00FA5B8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</w:p>
          <w:p w:rsidR="00244856" w:rsidRPr="005E59E8" w:rsidRDefault="00244856" w:rsidP="00F4153C">
            <w:pPr>
              <w:rPr>
                <w:rFonts w:ascii="Times New Roman" w:hAnsi="Times New Roman"/>
                <w:lang w:val="ru-RU"/>
              </w:rPr>
            </w:pPr>
            <w:r w:rsidRPr="005E59E8">
              <w:rPr>
                <w:rFonts w:ascii="Times New Roman" w:hAnsi="Times New Roman"/>
                <w:lang w:val="ru-RU"/>
              </w:rPr>
              <w:t>для обеспечения измерений физиологических параметров пациентов.</w:t>
            </w:r>
          </w:p>
        </w:tc>
        <w:tc>
          <w:tcPr>
            <w:tcW w:w="2122" w:type="dxa"/>
          </w:tcPr>
          <w:p w:rsidR="00244856" w:rsidRPr="00E607F2" w:rsidRDefault="00244856" w:rsidP="00F4153C">
            <w:pPr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Анестезиология </w:t>
            </w:r>
            <w:proofErr w:type="gramStart"/>
            <w:r>
              <w:rPr>
                <w:rFonts w:ascii="Times New Roman" w:hAnsi="Times New Roman"/>
                <w:lang w:val="ru-RU"/>
              </w:rPr>
              <w:t>-р</w:t>
            </w:r>
            <w:proofErr w:type="gramEnd"/>
            <w:r>
              <w:rPr>
                <w:rFonts w:ascii="Times New Roman" w:hAnsi="Times New Roman"/>
                <w:lang w:val="ru-RU"/>
              </w:rPr>
              <w:t>еаниматология</w:t>
            </w:r>
          </w:p>
        </w:tc>
        <w:tc>
          <w:tcPr>
            <w:tcW w:w="2415" w:type="dxa"/>
          </w:tcPr>
          <w:p w:rsidR="00244856" w:rsidRPr="00A64D78" w:rsidRDefault="00244856" w:rsidP="00F4153C">
            <w:pPr>
              <w:jc w:val="both"/>
              <w:rPr>
                <w:rFonts w:ascii="Times New Roman" w:hAnsi="Times New Roman"/>
                <w:lang w:val="ru-RU"/>
              </w:rPr>
            </w:pPr>
            <w:r w:rsidRPr="00A64D78">
              <w:rPr>
                <w:rFonts w:ascii="Times New Roman" w:hAnsi="Times New Roman"/>
                <w:lang w:val="ru-RU"/>
              </w:rPr>
              <w:t xml:space="preserve">Заведующий </w:t>
            </w:r>
            <w:proofErr w:type="spellStart"/>
            <w:r w:rsidRPr="00A64D78">
              <w:rPr>
                <w:rFonts w:ascii="Times New Roman" w:hAnsi="Times New Roman"/>
                <w:lang w:val="ru-RU"/>
              </w:rPr>
              <w:t>отдел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Pr="00A64D78">
              <w:rPr>
                <w:rFonts w:ascii="Times New Roman" w:hAnsi="Times New Roman"/>
                <w:lang w:val="ru-RU"/>
              </w:rPr>
              <w:t>нием-врач-анестезиолог-реаниматолог</w:t>
            </w:r>
            <w:proofErr w:type="spellEnd"/>
            <w:r w:rsidRPr="00A64D78">
              <w:rPr>
                <w:rFonts w:ascii="Times New Roman" w:hAnsi="Times New Roman"/>
                <w:lang w:val="ru-RU"/>
              </w:rPr>
              <w:t xml:space="preserve">  отделения анестезиологии и реанимации;</w:t>
            </w:r>
          </w:p>
          <w:p w:rsidR="00244856" w:rsidRPr="00A64D78" w:rsidRDefault="00244856" w:rsidP="00B5695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B56954">
              <w:rPr>
                <w:rFonts w:ascii="Times New Roman" w:hAnsi="Times New Roman"/>
                <w:lang w:val="ru-RU"/>
              </w:rPr>
              <w:t>рач-анестезиолог-реаниматолог отделения</w:t>
            </w:r>
            <w:r w:rsidRPr="00A64D78">
              <w:rPr>
                <w:rFonts w:ascii="Times New Roman" w:hAnsi="Times New Roman"/>
                <w:lang w:val="ru-RU"/>
              </w:rPr>
              <w:t xml:space="preserve"> анестезиологии и реанимации</w:t>
            </w:r>
          </w:p>
          <w:p w:rsidR="00244856" w:rsidRDefault="00244856" w:rsidP="00F4153C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280319" w:rsidRDefault="00244856" w:rsidP="00E43B9D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113AF0" w:rsidRDefault="00244856" w:rsidP="000B181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139 000,00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1.2*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BB1662" w:rsidRDefault="00244856" w:rsidP="00F25BC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BB1662">
              <w:rPr>
                <w:rFonts w:ascii="Times New Roman" w:hAnsi="Times New Roman"/>
                <w:lang w:val="ru-RU" w:eastAsia="ru-RU"/>
              </w:rPr>
              <w:t xml:space="preserve">Государственное     </w:t>
            </w:r>
            <w:r w:rsidRPr="00BB1662">
              <w:rPr>
                <w:rFonts w:ascii="Times New Roman" w:hAnsi="Times New Roman"/>
                <w:lang w:val="ru-RU" w:eastAsia="ru-RU"/>
              </w:rPr>
              <w:lastRenderedPageBreak/>
              <w:t>бюджетное учреждение здравоохранения</w:t>
            </w:r>
          </w:p>
          <w:p w:rsidR="00244856" w:rsidRPr="00DD2F8A" w:rsidRDefault="00244856" w:rsidP="00F25BC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BB1662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Центральная городская больница               г. Камышина</w:t>
            </w:r>
            <w:r w:rsidRPr="00BB1662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Default="00244856" w:rsidP="00F4153C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lastRenderedPageBreak/>
              <w:t xml:space="preserve">Наименование медицинского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lastRenderedPageBreak/>
              <w:t>оборудования: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Инфузомат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(Насос волюметрический).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r w:rsidRPr="005A0C0D">
              <w:rPr>
                <w:rFonts w:ascii="Times New Roman" w:hAnsi="Times New Roman"/>
                <w:lang w:val="ru-RU"/>
              </w:rPr>
              <w:t xml:space="preserve">      </w:t>
            </w:r>
            <w:r w:rsidRPr="00F944FB">
              <w:rPr>
                <w:rFonts w:ascii="Times New Roman" w:hAnsi="Times New Roman"/>
                <w:lang w:val="ru-RU"/>
              </w:rPr>
              <w:t>Характеристики</w:t>
            </w:r>
            <w:r w:rsidRPr="008A0F59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244856" w:rsidRPr="00F25ADD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непрерывной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жизненно важных препаратов, обеспечения максимальной точности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2122" w:type="dxa"/>
          </w:tcPr>
          <w:p w:rsidR="00244856" w:rsidRDefault="00244856" w:rsidP="00F4153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Онкология</w:t>
            </w:r>
          </w:p>
        </w:tc>
        <w:tc>
          <w:tcPr>
            <w:tcW w:w="2415" w:type="dxa"/>
          </w:tcPr>
          <w:p w:rsidR="00244856" w:rsidRPr="00481145" w:rsidRDefault="00244856" w:rsidP="00F4153C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Врач-онколог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F4153C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06193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122 716,30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15131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1.3*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E43B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F4153C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Инфузомат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(Насос волюметрический).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r w:rsidRPr="005A0C0D">
              <w:rPr>
                <w:rFonts w:ascii="Times New Roman" w:hAnsi="Times New Roman"/>
                <w:lang w:val="ru-RU"/>
              </w:rPr>
              <w:t xml:space="preserve">      </w:t>
            </w:r>
            <w:r w:rsidRPr="00F944FB">
              <w:rPr>
                <w:rFonts w:ascii="Times New Roman" w:hAnsi="Times New Roman"/>
                <w:lang w:val="ru-RU"/>
              </w:rPr>
              <w:t>Характеристики</w:t>
            </w:r>
            <w:r w:rsidRPr="008A0F59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244856" w:rsidRPr="00F25ADD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непрерывной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жизненно важных препаратов, обеспечения максимальной точности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2122" w:type="dxa"/>
          </w:tcPr>
          <w:p w:rsidR="00244856" w:rsidRDefault="00244856" w:rsidP="00F4153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Онкология</w:t>
            </w:r>
          </w:p>
        </w:tc>
        <w:tc>
          <w:tcPr>
            <w:tcW w:w="2415" w:type="dxa"/>
          </w:tcPr>
          <w:p w:rsidR="00244856" w:rsidRPr="00481145" w:rsidRDefault="00244856" w:rsidP="00F4153C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Врач-онколог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F4153C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06193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122 716,30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1.4*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E43B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F4153C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Инфузомат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(Насос волюметрический).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r w:rsidRPr="005A0C0D">
              <w:rPr>
                <w:rFonts w:ascii="Times New Roman" w:hAnsi="Times New Roman"/>
                <w:lang w:val="ru-RU"/>
              </w:rPr>
              <w:t xml:space="preserve">      </w:t>
            </w:r>
            <w:r w:rsidRPr="00F944FB">
              <w:rPr>
                <w:rFonts w:ascii="Times New Roman" w:hAnsi="Times New Roman"/>
                <w:lang w:val="ru-RU"/>
              </w:rPr>
              <w:t>Характеристики</w:t>
            </w:r>
            <w:r w:rsidRPr="008A0F59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244856" w:rsidRPr="00F25ADD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непрерывной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жизненно важных препаратов, обеспечения максимальной точности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2122" w:type="dxa"/>
          </w:tcPr>
          <w:p w:rsidR="00244856" w:rsidRDefault="00244856" w:rsidP="00F4153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Онкология</w:t>
            </w:r>
          </w:p>
        </w:tc>
        <w:tc>
          <w:tcPr>
            <w:tcW w:w="2415" w:type="dxa"/>
          </w:tcPr>
          <w:p w:rsidR="00244856" w:rsidRPr="00481145" w:rsidRDefault="00244856" w:rsidP="00F4153C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Врач-онколог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F4153C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06193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122 716,30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1.5*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E43B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F4153C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Инфузомат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(Насос волюметрический).</w:t>
            </w:r>
          </w:p>
          <w:p w:rsidR="00244856" w:rsidRDefault="00244856" w:rsidP="00F4153C">
            <w:pPr>
              <w:rPr>
                <w:rFonts w:ascii="Times New Roman" w:hAnsi="Times New Roman"/>
                <w:lang w:val="ru-RU"/>
              </w:rPr>
            </w:pPr>
            <w:r w:rsidRPr="005A0C0D">
              <w:rPr>
                <w:rFonts w:ascii="Times New Roman" w:hAnsi="Times New Roman"/>
                <w:lang w:val="ru-RU"/>
              </w:rPr>
              <w:lastRenderedPageBreak/>
              <w:t xml:space="preserve">      </w:t>
            </w:r>
            <w:r w:rsidRPr="00F944FB">
              <w:rPr>
                <w:rFonts w:ascii="Times New Roman" w:hAnsi="Times New Roman"/>
                <w:lang w:val="ru-RU"/>
              </w:rPr>
              <w:t>Характеристики</w:t>
            </w:r>
            <w:r w:rsidRPr="008A0F59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244856" w:rsidRPr="00F25ADD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непрерывной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жизненно важных препаратов, обеспечения максимальной точности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2122" w:type="dxa"/>
          </w:tcPr>
          <w:p w:rsidR="00244856" w:rsidRDefault="00244856" w:rsidP="00F4153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Онкология</w:t>
            </w:r>
          </w:p>
        </w:tc>
        <w:tc>
          <w:tcPr>
            <w:tcW w:w="2415" w:type="dxa"/>
          </w:tcPr>
          <w:p w:rsidR="00244856" w:rsidRPr="00481145" w:rsidRDefault="00244856" w:rsidP="00F4153C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Врач-онколог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F4153C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06193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122 717,75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280319" w:rsidRDefault="00244856" w:rsidP="00F25BC0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  <w:r w:rsidRPr="00D87A41"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87A41">
              <w:rPr>
                <w:rFonts w:ascii="Times New Roman" w:hAnsi="Times New Roman"/>
                <w:lang w:val="ru-RU"/>
              </w:rPr>
              <w:t xml:space="preserve">"Центральная </w:t>
            </w:r>
            <w:r>
              <w:rPr>
                <w:rFonts w:ascii="Times New Roman" w:hAnsi="Times New Roman"/>
                <w:lang w:val="ru-RU"/>
              </w:rPr>
              <w:t>городская</w:t>
            </w:r>
            <w:r w:rsidRPr="00D87A41">
              <w:rPr>
                <w:rFonts w:ascii="Times New Roman" w:hAnsi="Times New Roman"/>
                <w:lang w:val="ru-RU"/>
              </w:rPr>
              <w:t xml:space="preserve"> больница г. Камышина"</w:t>
            </w:r>
          </w:p>
        </w:tc>
        <w:tc>
          <w:tcPr>
            <w:tcW w:w="2247" w:type="dxa"/>
            <w:gridSpan w:val="2"/>
          </w:tcPr>
          <w:p w:rsidR="00244856" w:rsidRPr="00113AF0" w:rsidRDefault="00244856" w:rsidP="0006193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490 866,65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1.6*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DD2F8A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244856" w:rsidRPr="00DD2F8A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Кумылженская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Default="00244856" w:rsidP="00391A73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391A73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3B3A85">
              <w:rPr>
                <w:rFonts w:ascii="Times New Roman" w:hAnsi="Times New Roman"/>
                <w:lang w:val="ru-RU"/>
              </w:rPr>
              <w:t>Гистероскоп</w:t>
            </w:r>
            <w:proofErr w:type="spellEnd"/>
            <w:r w:rsidRPr="003B3A85">
              <w:rPr>
                <w:rFonts w:ascii="Times New Roman" w:hAnsi="Times New Roman"/>
                <w:lang w:val="ru-RU"/>
              </w:rPr>
              <w:t xml:space="preserve"> диагностический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3B3A85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3B3A85">
              <w:rPr>
                <w:rFonts w:ascii="Times New Roman" w:hAnsi="Times New Roman"/>
                <w:lang w:val="ru-RU"/>
              </w:rPr>
              <w:t>Гистероскоп</w:t>
            </w:r>
            <w:proofErr w:type="spellEnd"/>
            <w:r w:rsidRPr="003B3A85">
              <w:rPr>
                <w:rFonts w:ascii="Times New Roman" w:hAnsi="Times New Roman"/>
                <w:lang w:val="ru-RU"/>
              </w:rPr>
              <w:t xml:space="preserve"> операционный с волоконным </w:t>
            </w:r>
            <w:proofErr w:type="spellStart"/>
            <w:r w:rsidRPr="003B3A85">
              <w:rPr>
                <w:rFonts w:ascii="Times New Roman" w:hAnsi="Times New Roman"/>
                <w:lang w:val="ru-RU"/>
              </w:rPr>
              <w:t>световодом</w:t>
            </w:r>
            <w:proofErr w:type="spellEnd"/>
            <w:r w:rsidRPr="003B3A85">
              <w:rPr>
                <w:rFonts w:ascii="Times New Roman" w:hAnsi="Times New Roman"/>
                <w:lang w:val="ru-RU"/>
              </w:rPr>
              <w:t>).</w:t>
            </w:r>
          </w:p>
          <w:p w:rsidR="00244856" w:rsidRPr="003B3A85" w:rsidRDefault="00244856" w:rsidP="00F4153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3B3A8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  </w:t>
            </w:r>
            <w:r w:rsidRPr="003B3A85">
              <w:rPr>
                <w:rFonts w:ascii="Times New Roman" w:hAnsi="Times New Roman"/>
                <w:lang w:val="ru-RU"/>
              </w:rPr>
              <w:t xml:space="preserve">Характеристики: </w:t>
            </w:r>
            <w:r>
              <w:rPr>
                <w:rFonts w:ascii="Times New Roman" w:hAnsi="Times New Roman"/>
                <w:lang w:val="ru-RU"/>
              </w:rPr>
              <w:t>эндоскоп с гибкой вставной частью  для визуального исследования и лечения канала шейки матки и маточной полости.</w:t>
            </w:r>
          </w:p>
        </w:tc>
        <w:tc>
          <w:tcPr>
            <w:tcW w:w="2122" w:type="dxa"/>
          </w:tcPr>
          <w:p w:rsidR="00244856" w:rsidRPr="003B3A85" w:rsidRDefault="00244856" w:rsidP="00F4153C">
            <w:pPr>
              <w:jc w:val="center"/>
              <w:rPr>
                <w:rFonts w:ascii="Times New Roman" w:hAnsi="Times New Roman"/>
                <w:color w:val="385623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3B3A85">
              <w:rPr>
                <w:rFonts w:ascii="Times New Roman" w:hAnsi="Times New Roman"/>
                <w:lang w:val="ru-RU"/>
              </w:rPr>
              <w:t>кушерство и гинекология</w:t>
            </w:r>
          </w:p>
        </w:tc>
        <w:tc>
          <w:tcPr>
            <w:tcW w:w="2415" w:type="dxa"/>
          </w:tcPr>
          <w:p w:rsidR="00244856" w:rsidRPr="003B3A85" w:rsidRDefault="00244856" w:rsidP="00F4153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В</w:t>
            </w:r>
            <w:r w:rsidRPr="003B3A85">
              <w:rPr>
                <w:rFonts w:ascii="Times New Roman" w:hAnsi="Times New Roman"/>
                <w:bCs/>
                <w:iCs/>
                <w:lang w:val="ru-RU"/>
              </w:rPr>
              <w:t>рач - акушер - гинеколог хирургического отделения</w:t>
            </w:r>
          </w:p>
        </w:tc>
        <w:tc>
          <w:tcPr>
            <w:tcW w:w="2570" w:type="dxa"/>
            <w:gridSpan w:val="2"/>
          </w:tcPr>
          <w:p w:rsidR="00244856" w:rsidRPr="003B3A85" w:rsidRDefault="00244856" w:rsidP="00F4153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gridSpan w:val="2"/>
          </w:tcPr>
          <w:p w:rsidR="00244856" w:rsidRPr="000B181A" w:rsidRDefault="00244856" w:rsidP="000B181A">
            <w:pPr>
              <w:jc w:val="center"/>
              <w:rPr>
                <w:rFonts w:ascii="Times New Roman" w:hAnsi="Times New Roman"/>
                <w:lang w:val="ru-RU"/>
              </w:rPr>
            </w:pPr>
            <w:r w:rsidRPr="000B181A">
              <w:rPr>
                <w:rFonts w:ascii="Times New Roman" w:hAnsi="Times New Roman"/>
                <w:lang w:val="ru-RU"/>
              </w:rPr>
              <w:t>87 980,00</w:t>
            </w:r>
          </w:p>
        </w:tc>
      </w:tr>
      <w:tr w:rsidR="00244856" w:rsidRPr="0087556A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1.7*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E43B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F4153C">
            <w:pPr>
              <w:jc w:val="both"/>
              <w:rPr>
                <w:rFonts w:ascii="Times New Roman" w:hAnsi="Times New Roman"/>
                <w:lang w:val="ru-RU"/>
              </w:rPr>
            </w:pPr>
            <w:r w:rsidRPr="003B3A85">
              <w:rPr>
                <w:rFonts w:ascii="Times New Roman" w:hAnsi="Times New Roman"/>
                <w:lang w:val="ru-RU"/>
              </w:rPr>
              <w:t>Наименование медицин</w:t>
            </w:r>
            <w:r w:rsidRPr="003B3A85">
              <w:rPr>
                <w:rFonts w:ascii="Times New Roman" w:hAnsi="Times New Roman"/>
                <w:lang w:val="ru-RU"/>
              </w:rPr>
              <w:softHyphen/>
              <w:t>ского оборудования: Цистоскоп смотровой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3B3A85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3B3A85">
              <w:rPr>
                <w:rFonts w:ascii="Times New Roman" w:hAnsi="Times New Roman"/>
                <w:lang w:val="ru-RU"/>
              </w:rPr>
              <w:t>Цистоуретроскоп</w:t>
            </w:r>
            <w:proofErr w:type="spellEnd"/>
            <w:r w:rsidRPr="003B3A85">
              <w:rPr>
                <w:rFonts w:ascii="Times New Roman" w:hAnsi="Times New Roman"/>
                <w:lang w:val="ru-RU"/>
              </w:rPr>
              <w:t xml:space="preserve"> операционный с волоконным </w:t>
            </w:r>
            <w:proofErr w:type="spellStart"/>
            <w:r w:rsidRPr="003B3A85">
              <w:rPr>
                <w:rFonts w:ascii="Times New Roman" w:hAnsi="Times New Roman"/>
                <w:lang w:val="ru-RU"/>
              </w:rPr>
              <w:t>световодом</w:t>
            </w:r>
            <w:proofErr w:type="spellEnd"/>
            <w:r w:rsidRPr="003B3A85">
              <w:rPr>
                <w:rFonts w:ascii="Times New Roman" w:hAnsi="Times New Roman"/>
                <w:lang w:val="ru-RU"/>
              </w:rPr>
              <w:t xml:space="preserve">). Характеристики: </w:t>
            </w:r>
          </w:p>
          <w:p w:rsidR="00244856" w:rsidRPr="003B3A85" w:rsidRDefault="00244856" w:rsidP="00F4153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эндоскоп с жестким концом для визуального обследования и лечения полости мочевого пузыря и мочевыводящих путей. </w:t>
            </w:r>
          </w:p>
        </w:tc>
        <w:tc>
          <w:tcPr>
            <w:tcW w:w="2122" w:type="dxa"/>
          </w:tcPr>
          <w:p w:rsidR="00244856" w:rsidRPr="003B3A85" w:rsidRDefault="00244856" w:rsidP="00F4153C">
            <w:pPr>
              <w:jc w:val="center"/>
              <w:rPr>
                <w:rFonts w:ascii="Times New Roman" w:hAnsi="Times New Roman"/>
                <w:lang w:val="ru-RU"/>
              </w:rPr>
            </w:pPr>
            <w:r w:rsidRPr="003B3A85">
              <w:rPr>
                <w:rFonts w:ascii="Times New Roman" w:hAnsi="Times New Roman"/>
                <w:lang w:val="ru-RU"/>
              </w:rPr>
              <w:t>Акушерство и гинекология</w:t>
            </w:r>
          </w:p>
        </w:tc>
        <w:tc>
          <w:tcPr>
            <w:tcW w:w="2415" w:type="dxa"/>
          </w:tcPr>
          <w:p w:rsidR="00244856" w:rsidRPr="003B3A85" w:rsidRDefault="00244856" w:rsidP="00F4153C">
            <w:pPr>
              <w:rPr>
                <w:rFonts w:ascii="Times New Roman" w:hAnsi="Times New Roman"/>
                <w:lang w:val="ru-RU"/>
              </w:rPr>
            </w:pPr>
            <w:r w:rsidRPr="003B3A85">
              <w:rPr>
                <w:rFonts w:ascii="Times New Roman" w:hAnsi="Times New Roman"/>
                <w:bCs/>
                <w:iCs/>
                <w:lang w:val="ru-RU"/>
              </w:rPr>
              <w:t>Врач - акушер – гинеколог хирургического отделения</w:t>
            </w:r>
          </w:p>
        </w:tc>
        <w:tc>
          <w:tcPr>
            <w:tcW w:w="2570" w:type="dxa"/>
            <w:gridSpan w:val="2"/>
          </w:tcPr>
          <w:p w:rsidR="00244856" w:rsidRPr="003B3A85" w:rsidRDefault="00244856" w:rsidP="00F4153C">
            <w:pPr>
              <w:rPr>
                <w:rFonts w:ascii="Times New Roman" w:hAnsi="Times New Roman"/>
                <w:lang w:val="ru-RU"/>
              </w:rPr>
            </w:pPr>
            <w:r w:rsidRPr="003B3A85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247" w:type="dxa"/>
            <w:gridSpan w:val="2"/>
          </w:tcPr>
          <w:p w:rsidR="00244856" w:rsidRPr="000B181A" w:rsidRDefault="00244856" w:rsidP="000B18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148 500,00</w:t>
            </w:r>
          </w:p>
        </w:tc>
      </w:tr>
      <w:tr w:rsidR="00244856" w:rsidRPr="0087556A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280319" w:rsidRDefault="00244856" w:rsidP="0087556A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Кумылженская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7" w:type="dxa"/>
            <w:gridSpan w:val="2"/>
          </w:tcPr>
          <w:p w:rsidR="00244856" w:rsidRPr="00113AF0" w:rsidRDefault="00244856" w:rsidP="00E43B9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236 480,00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1.8*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DD2F8A" w:rsidRDefault="00244856" w:rsidP="00E43B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244856" w:rsidRPr="009D7CAE" w:rsidRDefault="00244856" w:rsidP="00E43B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C608B">
              <w:rPr>
                <w:rFonts w:ascii="Times New Roman" w:hAnsi="Times New Roman"/>
                <w:lang w:val="ru-RU"/>
              </w:rPr>
              <w:t>Урюпинская ц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ентральная районная </w:t>
            </w:r>
            <w:r w:rsidRPr="008C608B">
              <w:rPr>
                <w:rFonts w:ascii="Times New Roman" w:hAnsi="Times New Roman"/>
                <w:lang w:val="ru-RU" w:eastAsia="ru-RU"/>
              </w:rPr>
              <w:t>больница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 имени В.Ф. </w:t>
            </w:r>
            <w:proofErr w:type="spellStart"/>
            <w:r w:rsidRPr="008C608B">
              <w:rPr>
                <w:rFonts w:ascii="Times New Roman" w:hAnsi="Times New Roman"/>
                <w:bCs/>
                <w:lang w:val="ru-RU"/>
              </w:rPr>
              <w:t>Жогова</w:t>
            </w:r>
            <w:proofErr w:type="spellEnd"/>
          </w:p>
        </w:tc>
        <w:tc>
          <w:tcPr>
            <w:tcW w:w="2977" w:type="dxa"/>
            <w:gridSpan w:val="2"/>
          </w:tcPr>
          <w:p w:rsidR="00244856" w:rsidRDefault="00244856" w:rsidP="00E43B9D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E43B9D">
            <w:pPr>
              <w:widowControl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     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  <w:r w:rsidRPr="00FA5B8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Аппарат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холтеровского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мониторирования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сердечного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ритма.</w:t>
            </w:r>
          </w:p>
          <w:p w:rsidR="00244856" w:rsidRPr="0042764D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 w:rsidRPr="0042764D">
              <w:rPr>
                <w:rFonts w:ascii="Times New Roman" w:hAnsi="Times New Roman"/>
                <w:lang w:val="ru-RU"/>
              </w:rPr>
              <w:t xml:space="preserve">(Комплекс </w:t>
            </w:r>
            <w:proofErr w:type="gramStart"/>
            <w:r>
              <w:rPr>
                <w:rFonts w:ascii="Times New Roman" w:hAnsi="Times New Roman"/>
                <w:lang w:val="ru-RU"/>
              </w:rPr>
              <w:t>суточного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ЭКГ и АД</w:t>
            </w:r>
            <w:r w:rsidRPr="0042764D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).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13AF0">
              <w:rPr>
                <w:lang w:val="ru-RU"/>
              </w:rPr>
              <w:t xml:space="preserve"> </w:t>
            </w:r>
            <w:r w:rsidRPr="00D449F5">
              <w:rPr>
                <w:lang w:val="ru-RU"/>
              </w:rPr>
              <w:t xml:space="preserve">      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</w:p>
          <w:p w:rsidR="00244856" w:rsidRPr="00113AF0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для контроля физиологических параметров пациентов.  </w:t>
            </w:r>
          </w:p>
        </w:tc>
        <w:tc>
          <w:tcPr>
            <w:tcW w:w="2122" w:type="dxa"/>
          </w:tcPr>
          <w:p w:rsidR="00244856" w:rsidRPr="00280319" w:rsidRDefault="00244856" w:rsidP="00E43B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13AF0">
              <w:rPr>
                <w:rFonts w:ascii="Times New Roman" w:hAnsi="Times New Roman"/>
                <w:lang w:val="ru-RU"/>
              </w:rPr>
              <w:t>Функциональная диагностика</w:t>
            </w:r>
          </w:p>
        </w:tc>
        <w:tc>
          <w:tcPr>
            <w:tcW w:w="2415" w:type="dxa"/>
          </w:tcPr>
          <w:p w:rsidR="00244856" w:rsidRPr="00113AF0" w:rsidRDefault="00244856" w:rsidP="00E43B9D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Врач функциональной диагностики приемного отделения </w:t>
            </w:r>
          </w:p>
          <w:p w:rsidR="00244856" w:rsidRPr="00280319" w:rsidRDefault="00244856" w:rsidP="00E43B9D">
            <w:pPr>
              <w:suppressAutoHyphens/>
              <w:jc w:val="both"/>
              <w:rPr>
                <w:rFonts w:ascii="Times New Roman" w:hAnsi="Times New Roman"/>
                <w:highlight w:val="gree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280319" w:rsidRDefault="00244856" w:rsidP="00E43B9D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80319" w:rsidRDefault="00244856" w:rsidP="00E43B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13AF0">
              <w:rPr>
                <w:rFonts w:ascii="Times New Roman" w:hAnsi="Times New Roman"/>
                <w:lang w:val="ru-RU"/>
              </w:rPr>
              <w:t>1</w:t>
            </w:r>
            <w:r w:rsidRPr="007C70B2">
              <w:rPr>
                <w:rFonts w:ascii="Times New Roman" w:hAnsi="Times New Roman"/>
                <w:lang w:val="ru-RU"/>
              </w:rPr>
              <w:t>19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C70B2">
              <w:rPr>
                <w:rFonts w:ascii="Times New Roman" w:hAnsi="Times New Roman"/>
                <w:lang w:val="ru-RU"/>
              </w:rPr>
              <w:t>166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7C70B2">
              <w:rPr>
                <w:rFonts w:ascii="Times New Roman" w:hAnsi="Times New Roman"/>
                <w:lang w:val="ru-RU"/>
              </w:rPr>
              <w:t>67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1.9*</w:t>
            </w:r>
          </w:p>
        </w:tc>
        <w:tc>
          <w:tcPr>
            <w:tcW w:w="2168" w:type="dxa"/>
            <w:gridSpan w:val="2"/>
            <w:vMerge/>
          </w:tcPr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E43B9D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E43B9D">
            <w:pPr>
              <w:widowControl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     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  <w:r w:rsidRPr="00FA5B8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Аппарат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холтеровского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мониторирования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сердечного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ритма.</w:t>
            </w:r>
          </w:p>
          <w:p w:rsidR="00244856" w:rsidRPr="0042764D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 w:rsidRPr="0042764D">
              <w:rPr>
                <w:rFonts w:ascii="Times New Roman" w:hAnsi="Times New Roman"/>
                <w:lang w:val="ru-RU"/>
              </w:rPr>
              <w:t xml:space="preserve">(Комплекс </w:t>
            </w:r>
            <w:proofErr w:type="gramStart"/>
            <w:r>
              <w:rPr>
                <w:rFonts w:ascii="Times New Roman" w:hAnsi="Times New Roman"/>
                <w:lang w:val="ru-RU"/>
              </w:rPr>
              <w:t>суточного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ЭКГ и АД</w:t>
            </w:r>
            <w:r w:rsidRPr="0042764D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).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13AF0">
              <w:rPr>
                <w:lang w:val="ru-RU"/>
              </w:rPr>
              <w:t xml:space="preserve"> </w:t>
            </w:r>
            <w:r w:rsidRPr="00D449F5">
              <w:rPr>
                <w:lang w:val="ru-RU"/>
              </w:rPr>
              <w:t xml:space="preserve">      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</w:p>
          <w:p w:rsidR="00244856" w:rsidRPr="00113AF0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для контроля физиологических параметров пациентов.  </w:t>
            </w:r>
          </w:p>
        </w:tc>
        <w:tc>
          <w:tcPr>
            <w:tcW w:w="2122" w:type="dxa"/>
          </w:tcPr>
          <w:p w:rsidR="00244856" w:rsidRPr="00280319" w:rsidRDefault="00244856" w:rsidP="00E43B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13AF0">
              <w:rPr>
                <w:rFonts w:ascii="Times New Roman" w:hAnsi="Times New Roman"/>
                <w:lang w:val="ru-RU"/>
              </w:rPr>
              <w:t>Функциональная диагностика</w:t>
            </w:r>
          </w:p>
        </w:tc>
        <w:tc>
          <w:tcPr>
            <w:tcW w:w="2415" w:type="dxa"/>
          </w:tcPr>
          <w:p w:rsidR="00244856" w:rsidRPr="00113AF0" w:rsidRDefault="00244856" w:rsidP="00E43B9D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Врач функциональной диагностики приемного отделения </w:t>
            </w:r>
          </w:p>
          <w:p w:rsidR="00244856" w:rsidRPr="00280319" w:rsidRDefault="00244856" w:rsidP="00E43B9D">
            <w:pPr>
              <w:suppressAutoHyphens/>
              <w:jc w:val="both"/>
              <w:rPr>
                <w:rFonts w:ascii="Times New Roman" w:hAnsi="Times New Roman"/>
                <w:highlight w:val="gree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280319" w:rsidRDefault="00244856" w:rsidP="00E43B9D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80319" w:rsidRDefault="00244856" w:rsidP="00E43B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13AF0">
              <w:rPr>
                <w:rFonts w:ascii="Times New Roman" w:hAnsi="Times New Roman"/>
                <w:lang w:val="ru-RU"/>
              </w:rPr>
              <w:t>1</w:t>
            </w:r>
            <w:r w:rsidRPr="007C70B2">
              <w:rPr>
                <w:rFonts w:ascii="Times New Roman" w:hAnsi="Times New Roman"/>
                <w:lang w:val="ru-RU"/>
              </w:rPr>
              <w:t>19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C70B2">
              <w:rPr>
                <w:rFonts w:ascii="Times New Roman" w:hAnsi="Times New Roman"/>
                <w:lang w:val="ru-RU"/>
              </w:rPr>
              <w:t>166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7C70B2">
              <w:rPr>
                <w:rFonts w:ascii="Times New Roman" w:hAnsi="Times New Roman"/>
                <w:lang w:val="ru-RU"/>
              </w:rPr>
              <w:t>67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1.10*</w:t>
            </w:r>
          </w:p>
        </w:tc>
        <w:tc>
          <w:tcPr>
            <w:tcW w:w="2168" w:type="dxa"/>
            <w:gridSpan w:val="2"/>
            <w:vMerge/>
          </w:tcPr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E43B9D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E43B9D">
            <w:pPr>
              <w:widowControl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     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  <w:r w:rsidRPr="00FA5B8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Аппарат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холтеровского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мониторирования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сердечного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ритма.</w:t>
            </w:r>
          </w:p>
          <w:p w:rsidR="00244856" w:rsidRPr="0042764D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 w:rsidRPr="0042764D">
              <w:rPr>
                <w:rFonts w:ascii="Times New Roman" w:hAnsi="Times New Roman"/>
                <w:lang w:val="ru-RU"/>
              </w:rPr>
              <w:t xml:space="preserve">(Комплекс </w:t>
            </w:r>
            <w:proofErr w:type="gramStart"/>
            <w:r>
              <w:rPr>
                <w:rFonts w:ascii="Times New Roman" w:hAnsi="Times New Roman"/>
                <w:lang w:val="ru-RU"/>
              </w:rPr>
              <w:t>суточного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ЭКГ и </w:t>
            </w:r>
            <w:r>
              <w:rPr>
                <w:rFonts w:ascii="Times New Roman" w:hAnsi="Times New Roman"/>
                <w:lang w:val="ru-RU"/>
              </w:rPr>
              <w:lastRenderedPageBreak/>
              <w:t>АД</w:t>
            </w:r>
            <w:r w:rsidRPr="0042764D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).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13AF0">
              <w:rPr>
                <w:lang w:val="ru-RU"/>
              </w:rPr>
              <w:t xml:space="preserve"> </w:t>
            </w:r>
            <w:r w:rsidRPr="00D449F5">
              <w:rPr>
                <w:lang w:val="ru-RU"/>
              </w:rPr>
              <w:t xml:space="preserve">      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</w:p>
          <w:p w:rsidR="00244856" w:rsidRPr="00113AF0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для контроля физиологических параметров пациентов.  </w:t>
            </w:r>
          </w:p>
        </w:tc>
        <w:tc>
          <w:tcPr>
            <w:tcW w:w="2122" w:type="dxa"/>
          </w:tcPr>
          <w:p w:rsidR="00244856" w:rsidRPr="00280319" w:rsidRDefault="00244856" w:rsidP="00E43B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Фун</w:t>
            </w:r>
            <w:r w:rsidRPr="00113AF0">
              <w:rPr>
                <w:rFonts w:ascii="Times New Roman" w:hAnsi="Times New Roman"/>
                <w:lang w:val="ru-RU"/>
              </w:rPr>
              <w:t>кциональная диагностика</w:t>
            </w:r>
          </w:p>
        </w:tc>
        <w:tc>
          <w:tcPr>
            <w:tcW w:w="2415" w:type="dxa"/>
          </w:tcPr>
          <w:p w:rsidR="00244856" w:rsidRPr="00113AF0" w:rsidRDefault="00244856" w:rsidP="00E43B9D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 функциональной диагностики приемного отделения</w:t>
            </w:r>
          </w:p>
          <w:p w:rsidR="00244856" w:rsidRPr="00280319" w:rsidRDefault="00244856" w:rsidP="00E43B9D">
            <w:pPr>
              <w:suppressAutoHyphens/>
              <w:jc w:val="both"/>
              <w:rPr>
                <w:rFonts w:ascii="Times New Roman" w:hAnsi="Times New Roman"/>
                <w:highlight w:val="gree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280319" w:rsidRDefault="00244856" w:rsidP="00E43B9D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80319" w:rsidRDefault="00244856" w:rsidP="00E43B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13AF0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19 166,67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1.11*</w:t>
            </w:r>
          </w:p>
        </w:tc>
        <w:tc>
          <w:tcPr>
            <w:tcW w:w="2168" w:type="dxa"/>
            <w:gridSpan w:val="2"/>
            <w:vMerge/>
          </w:tcPr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E43B9D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113AF0">
              <w:rPr>
                <w:rFonts w:ascii="Times New Roman" w:hAnsi="Times New Roman"/>
                <w:lang w:val="ru-RU"/>
              </w:rPr>
              <w:t xml:space="preserve">Аппарат суточного </w:t>
            </w:r>
            <w:proofErr w:type="spellStart"/>
            <w:r w:rsidRPr="00113AF0"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 w:rsidRPr="00113AF0">
              <w:rPr>
                <w:rFonts w:ascii="Times New Roman" w:hAnsi="Times New Roman"/>
                <w:lang w:val="ru-RU"/>
              </w:rPr>
              <w:t xml:space="preserve"> артериального давления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42764D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 w:rsidRPr="0042764D">
              <w:rPr>
                <w:rFonts w:ascii="Times New Roman" w:hAnsi="Times New Roman"/>
                <w:lang w:val="ru-RU"/>
              </w:rPr>
              <w:t xml:space="preserve">(Комплекс </w:t>
            </w:r>
            <w:proofErr w:type="gramStart"/>
            <w:r>
              <w:rPr>
                <w:rFonts w:ascii="Times New Roman" w:hAnsi="Times New Roman"/>
                <w:lang w:val="ru-RU"/>
              </w:rPr>
              <w:t>суточного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ЭКГ и АД</w:t>
            </w:r>
            <w:r w:rsidRPr="0042764D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).</w:t>
            </w:r>
          </w:p>
          <w:p w:rsidR="00244856" w:rsidRDefault="00244856" w:rsidP="00E43B9D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D449F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</w:p>
          <w:p w:rsidR="00244856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для контроля физиологических параметров пациентов.  </w:t>
            </w:r>
          </w:p>
          <w:p w:rsidR="00244856" w:rsidRPr="00113AF0" w:rsidRDefault="00244856" w:rsidP="00E43B9D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122" w:type="dxa"/>
          </w:tcPr>
          <w:p w:rsidR="00244856" w:rsidRPr="00280319" w:rsidRDefault="00244856" w:rsidP="00E43B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Фу</w:t>
            </w:r>
            <w:r w:rsidRPr="00113AF0">
              <w:rPr>
                <w:rFonts w:ascii="Times New Roman" w:hAnsi="Times New Roman"/>
                <w:lang w:val="ru-RU"/>
              </w:rPr>
              <w:t>нкциональная диагностика</w:t>
            </w:r>
          </w:p>
        </w:tc>
        <w:tc>
          <w:tcPr>
            <w:tcW w:w="2415" w:type="dxa"/>
          </w:tcPr>
          <w:p w:rsidR="00244856" w:rsidRPr="00113AF0" w:rsidRDefault="00244856" w:rsidP="00E43B9D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 функциональной диагностики приемного отделения</w:t>
            </w:r>
          </w:p>
          <w:p w:rsidR="00244856" w:rsidRPr="00280319" w:rsidRDefault="00244856" w:rsidP="00E43B9D">
            <w:pPr>
              <w:suppressAutoHyphens/>
              <w:jc w:val="both"/>
              <w:rPr>
                <w:rFonts w:ascii="Times New Roman" w:hAnsi="Times New Roman"/>
                <w:highlight w:val="gree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280319" w:rsidRDefault="00244856" w:rsidP="00E43B9D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80319" w:rsidRDefault="00244856" w:rsidP="00E43B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55404">
              <w:rPr>
                <w:rFonts w:ascii="Times New Roman" w:hAnsi="Times New Roman"/>
                <w:lang w:val="ru-RU"/>
              </w:rPr>
              <w:t>120</w:t>
            </w:r>
            <w:r>
              <w:rPr>
                <w:rFonts w:ascii="Times New Roman" w:hAnsi="Times New Roman"/>
                <w:lang w:val="ru-RU"/>
              </w:rPr>
              <w:t> 566,67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1.12*</w:t>
            </w:r>
          </w:p>
        </w:tc>
        <w:tc>
          <w:tcPr>
            <w:tcW w:w="2168" w:type="dxa"/>
            <w:gridSpan w:val="2"/>
            <w:vMerge/>
          </w:tcPr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F4153C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Наименование медицинского оборудования:</w:t>
            </w:r>
          </w:p>
          <w:p w:rsidR="00244856" w:rsidRDefault="00244856" w:rsidP="00F4153C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113AF0">
              <w:rPr>
                <w:rFonts w:ascii="Times New Roman" w:hAnsi="Times New Roman"/>
                <w:lang w:val="ru-RU"/>
              </w:rPr>
              <w:t xml:space="preserve">Аппарат суточного </w:t>
            </w:r>
            <w:proofErr w:type="spellStart"/>
            <w:r w:rsidRPr="00113AF0"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 w:rsidRPr="00113AF0">
              <w:rPr>
                <w:rFonts w:ascii="Times New Roman" w:hAnsi="Times New Roman"/>
                <w:lang w:val="ru-RU"/>
              </w:rPr>
              <w:t xml:space="preserve"> артериального давления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42764D" w:rsidRDefault="00244856" w:rsidP="00F4153C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 w:rsidRPr="0042764D">
              <w:rPr>
                <w:rFonts w:ascii="Times New Roman" w:hAnsi="Times New Roman"/>
                <w:lang w:val="ru-RU"/>
              </w:rPr>
              <w:t xml:space="preserve">(Комплекс </w:t>
            </w:r>
            <w:proofErr w:type="gramStart"/>
            <w:r>
              <w:rPr>
                <w:rFonts w:ascii="Times New Roman" w:hAnsi="Times New Roman"/>
                <w:lang w:val="ru-RU"/>
              </w:rPr>
              <w:t>суточного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ЭКГ и АД</w:t>
            </w:r>
            <w:r w:rsidRPr="0042764D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).</w:t>
            </w:r>
          </w:p>
          <w:p w:rsidR="00244856" w:rsidRDefault="00244856" w:rsidP="00F4153C">
            <w:pPr>
              <w:widowControl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D449F5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 </w:t>
            </w:r>
            <w:r w:rsidRPr="00FA5B80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Характеристики:</w:t>
            </w:r>
          </w:p>
          <w:p w:rsidR="00244856" w:rsidRDefault="00244856" w:rsidP="00F4153C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для контроля физиологических параметров пациентов.  </w:t>
            </w:r>
          </w:p>
          <w:p w:rsidR="00244856" w:rsidRPr="00113AF0" w:rsidRDefault="00244856" w:rsidP="00F4153C">
            <w:pPr>
              <w:widowControl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122" w:type="dxa"/>
          </w:tcPr>
          <w:p w:rsidR="00244856" w:rsidRPr="00280319" w:rsidRDefault="00244856" w:rsidP="00F4153C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Фу</w:t>
            </w:r>
            <w:r w:rsidRPr="00113AF0">
              <w:rPr>
                <w:rFonts w:ascii="Times New Roman" w:hAnsi="Times New Roman"/>
                <w:lang w:val="ru-RU"/>
              </w:rPr>
              <w:t>нкциональная диагностика</w:t>
            </w:r>
          </w:p>
        </w:tc>
        <w:tc>
          <w:tcPr>
            <w:tcW w:w="2415" w:type="dxa"/>
          </w:tcPr>
          <w:p w:rsidR="00244856" w:rsidRPr="00113AF0" w:rsidRDefault="00244856" w:rsidP="00F4153C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 функциональной диагностики приемного отделения</w:t>
            </w:r>
          </w:p>
          <w:p w:rsidR="00244856" w:rsidRPr="00280319" w:rsidRDefault="00244856" w:rsidP="00F4153C">
            <w:pPr>
              <w:suppressAutoHyphens/>
              <w:jc w:val="both"/>
              <w:rPr>
                <w:rFonts w:ascii="Times New Roman" w:hAnsi="Times New Roman"/>
                <w:highlight w:val="gree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280319" w:rsidRDefault="00244856" w:rsidP="00F4153C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80319" w:rsidRDefault="00244856" w:rsidP="00F4153C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55404">
              <w:rPr>
                <w:rFonts w:ascii="Times New Roman" w:hAnsi="Times New Roman"/>
                <w:lang w:val="ru-RU"/>
              </w:rPr>
              <w:t>120</w:t>
            </w:r>
            <w:r>
              <w:rPr>
                <w:rFonts w:ascii="Times New Roman" w:hAnsi="Times New Roman"/>
                <w:lang w:val="ru-RU"/>
              </w:rPr>
              <w:t> 566,67</w:t>
            </w:r>
          </w:p>
        </w:tc>
      </w:tr>
      <w:tr w:rsidR="00244856" w:rsidRPr="00E43B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C111E3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Итого по ГБУЗ</w:t>
            </w:r>
            <w:r w:rsidRPr="008C608B">
              <w:rPr>
                <w:rFonts w:ascii="Times New Roman" w:hAnsi="Times New Roman"/>
                <w:lang w:val="ru-RU"/>
              </w:rPr>
              <w:t xml:space="preserve"> Урюпинская ц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ентральная районная </w:t>
            </w:r>
            <w:r w:rsidRPr="008C608B">
              <w:rPr>
                <w:rFonts w:ascii="Times New Roman" w:hAnsi="Times New Roman"/>
                <w:lang w:val="ru-RU" w:eastAsia="ru-RU"/>
              </w:rPr>
              <w:t>больница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 имени В.Ф. </w:t>
            </w:r>
            <w:proofErr w:type="spellStart"/>
            <w:r w:rsidRPr="008C608B">
              <w:rPr>
                <w:rFonts w:ascii="Times New Roman" w:hAnsi="Times New Roman"/>
                <w:bCs/>
                <w:lang w:val="ru-RU"/>
              </w:rPr>
              <w:t>Жогова</w:t>
            </w:r>
            <w:proofErr w:type="spellEnd"/>
          </w:p>
        </w:tc>
        <w:tc>
          <w:tcPr>
            <w:tcW w:w="2247" w:type="dxa"/>
            <w:gridSpan w:val="2"/>
          </w:tcPr>
          <w:p w:rsidR="00244856" w:rsidRDefault="00244856" w:rsidP="00F4153C">
            <w:pPr>
              <w:jc w:val="center"/>
              <w:rPr>
                <w:rFonts w:ascii="Times New Roman" w:hAnsi="Times New Roman"/>
                <w:lang w:val="ru-RU"/>
              </w:rPr>
            </w:pPr>
            <w:r w:rsidRPr="00DF4D8B">
              <w:rPr>
                <w:rFonts w:ascii="Times New Roman" w:hAnsi="Times New Roman"/>
                <w:lang w:val="ru-RU"/>
              </w:rPr>
              <w:t>598 633,35</w:t>
            </w:r>
          </w:p>
        </w:tc>
      </w:tr>
      <w:tr w:rsidR="00244856" w:rsidRPr="00402DC2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9D7CAE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1.13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 xml:space="preserve">Государственное    бюджетное учреждение </w:t>
            </w:r>
            <w:r w:rsidRPr="009D7CAE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"Волгоградская областная клиническая больница № 1", Волгоград</w:t>
            </w:r>
          </w:p>
        </w:tc>
        <w:tc>
          <w:tcPr>
            <w:tcW w:w="2977" w:type="dxa"/>
            <w:gridSpan w:val="2"/>
          </w:tcPr>
          <w:p w:rsidR="00244856" w:rsidRDefault="00244856" w:rsidP="0018031B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244856" w:rsidRDefault="00244856" w:rsidP="00C1542E">
            <w:pPr>
              <w:jc w:val="both"/>
              <w:rPr>
                <w:lang w:val="ru-RU"/>
              </w:rPr>
            </w:pPr>
            <w:r w:rsidRPr="00C1542E">
              <w:rPr>
                <w:rFonts w:ascii="Times New Roman" w:hAnsi="Times New Roman"/>
                <w:lang w:val="ru-RU"/>
              </w:rPr>
              <w:t xml:space="preserve">Аппарат для </w:t>
            </w:r>
            <w:r w:rsidRPr="00C1542E">
              <w:rPr>
                <w:rFonts w:ascii="Times New Roman" w:hAnsi="Times New Roman"/>
                <w:lang w:val="ru-RU"/>
              </w:rPr>
              <w:lastRenderedPageBreak/>
              <w:t>искусственной вентиляции легких с возможностью программной искусственной вентиляции и мониторингом функции внешнего дыхания со встроенным анализатором газов</w:t>
            </w:r>
            <w:r>
              <w:rPr>
                <w:lang w:val="ru-RU"/>
              </w:rPr>
              <w:t>.</w:t>
            </w:r>
          </w:p>
          <w:p w:rsidR="00244856" w:rsidRPr="00C1542E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C1542E">
              <w:rPr>
                <w:rFonts w:ascii="Times New Roman" w:hAnsi="Times New Roman"/>
                <w:lang w:val="ru-RU"/>
              </w:rPr>
              <w:t>(Аппарат искусственной вентиляции легких).</w:t>
            </w:r>
          </w:p>
          <w:p w:rsidR="00244856" w:rsidRDefault="00244856" w:rsidP="0018031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C1542E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C1542E">
              <w:rPr>
                <w:rFonts w:ascii="Times New Roman" w:hAnsi="Times New Roman"/>
                <w:shd w:val="clear" w:color="auto" w:fill="FFFFFF"/>
                <w:lang w:val="ru-RU"/>
              </w:rPr>
              <w:t>вентилятор для интенсивной терапии взрослых и детей.</w:t>
            </w:r>
          </w:p>
        </w:tc>
        <w:tc>
          <w:tcPr>
            <w:tcW w:w="2122" w:type="dxa"/>
          </w:tcPr>
          <w:p w:rsidR="00244856" w:rsidRPr="0069494F" w:rsidRDefault="00244856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</w:t>
            </w:r>
            <w:proofErr w:type="gramStart"/>
            <w:r>
              <w:rPr>
                <w:rFonts w:ascii="Times New Roman" w:hAnsi="Times New Roman"/>
                <w:lang w:val="ru-RU"/>
              </w:rPr>
              <w:t>я-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244856" w:rsidRPr="009A2303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анестезиологии—</w:t>
            </w:r>
            <w:r>
              <w:rPr>
                <w:rFonts w:ascii="Times New Roman" w:hAnsi="Times New Roman"/>
                <w:lang w:val="ru-RU" w:eastAsia="zh-CN"/>
              </w:rPr>
              <w:lastRenderedPageBreak/>
              <w:t>реанимации 2</w:t>
            </w:r>
          </w:p>
        </w:tc>
        <w:tc>
          <w:tcPr>
            <w:tcW w:w="2570" w:type="dxa"/>
            <w:gridSpan w:val="2"/>
          </w:tcPr>
          <w:p w:rsidR="00244856" w:rsidRPr="00402DC2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402DC2" w:rsidRDefault="00244856" w:rsidP="008E09F1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A318D2">
              <w:rPr>
                <w:rFonts w:ascii="Times New Roman" w:hAnsi="Times New Roman"/>
                <w:lang w:val="ru-RU"/>
              </w:rPr>
              <w:t>3 469 333,33</w:t>
            </w:r>
          </w:p>
        </w:tc>
      </w:tr>
      <w:tr w:rsidR="00244856" w:rsidRPr="00402DC2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1.14</w:t>
            </w:r>
          </w:p>
        </w:tc>
        <w:tc>
          <w:tcPr>
            <w:tcW w:w="2168" w:type="dxa"/>
            <w:gridSpan w:val="2"/>
            <w:vMerge/>
          </w:tcPr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C1542E">
            <w:pPr>
              <w:jc w:val="both"/>
              <w:rPr>
                <w:lang w:val="ru-RU"/>
              </w:rPr>
            </w:pPr>
            <w:r w:rsidRPr="00C1542E">
              <w:rPr>
                <w:rFonts w:ascii="Times New Roman" w:hAnsi="Times New Roman"/>
                <w:lang w:val="ru-RU"/>
              </w:rPr>
              <w:t>Аппарат для искусственной вентиляции легких с возможностью программной искусственной вентиляции и мониторингом функции внешнего дыхания со встроенным анализатором газов</w:t>
            </w:r>
            <w:r>
              <w:rPr>
                <w:lang w:val="ru-RU"/>
              </w:rPr>
              <w:t>.</w:t>
            </w:r>
          </w:p>
          <w:p w:rsidR="00244856" w:rsidRPr="00C1542E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C1542E">
              <w:rPr>
                <w:rFonts w:ascii="Times New Roman" w:hAnsi="Times New Roman"/>
                <w:lang w:val="ru-RU"/>
              </w:rPr>
              <w:t>(Аппарат искусственной вентиляции легких).</w:t>
            </w:r>
          </w:p>
          <w:p w:rsidR="00244856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C1542E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C1542E">
              <w:rPr>
                <w:rFonts w:ascii="Times New Roman" w:hAnsi="Times New Roman"/>
                <w:shd w:val="clear" w:color="auto" w:fill="FFFFFF"/>
                <w:lang w:val="ru-RU"/>
              </w:rPr>
              <w:t>вентилятор для интенсивной терапии взрослых и детей.</w:t>
            </w:r>
          </w:p>
        </w:tc>
        <w:tc>
          <w:tcPr>
            <w:tcW w:w="2122" w:type="dxa"/>
          </w:tcPr>
          <w:p w:rsidR="00244856" w:rsidRPr="0069494F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</w:t>
            </w:r>
            <w:proofErr w:type="gramStart"/>
            <w:r>
              <w:rPr>
                <w:rFonts w:ascii="Times New Roman" w:hAnsi="Times New Roman"/>
                <w:lang w:val="ru-RU"/>
              </w:rPr>
              <w:t>я-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244856" w:rsidRPr="009A2303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анестезиологии—реанимации 2</w:t>
            </w:r>
          </w:p>
        </w:tc>
        <w:tc>
          <w:tcPr>
            <w:tcW w:w="2570" w:type="dxa"/>
            <w:gridSpan w:val="2"/>
          </w:tcPr>
          <w:p w:rsidR="00244856" w:rsidRPr="00402DC2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402DC2" w:rsidRDefault="00244856" w:rsidP="00C1542E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A318D2">
              <w:rPr>
                <w:rFonts w:ascii="Times New Roman" w:hAnsi="Times New Roman"/>
                <w:lang w:val="ru-RU"/>
              </w:rPr>
              <w:t>3 469 333,33</w:t>
            </w:r>
          </w:p>
        </w:tc>
      </w:tr>
      <w:tr w:rsidR="00244856" w:rsidRPr="00402DC2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1.15</w:t>
            </w:r>
          </w:p>
        </w:tc>
        <w:tc>
          <w:tcPr>
            <w:tcW w:w="2168" w:type="dxa"/>
            <w:gridSpan w:val="2"/>
            <w:vMerge/>
          </w:tcPr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 xml:space="preserve">Наименование медицинского </w:t>
            </w:r>
            <w:r w:rsidRPr="00BC440A">
              <w:rPr>
                <w:rFonts w:ascii="Times New Roman" w:hAnsi="Times New Roman"/>
                <w:lang w:val="ru-RU"/>
              </w:rPr>
              <w:lastRenderedPageBreak/>
              <w:t>оборудования:</w:t>
            </w:r>
          </w:p>
          <w:p w:rsidR="00244856" w:rsidRDefault="00244856" w:rsidP="00C1542E">
            <w:pPr>
              <w:jc w:val="both"/>
              <w:rPr>
                <w:lang w:val="ru-RU"/>
              </w:rPr>
            </w:pPr>
            <w:r w:rsidRPr="00C1542E">
              <w:rPr>
                <w:rFonts w:ascii="Times New Roman" w:hAnsi="Times New Roman"/>
                <w:lang w:val="ru-RU"/>
              </w:rPr>
              <w:t>Аппарат для искусственной вентиляции легких с возможностью программной искусственной вентиляции и мониторингом функции внешнего дыхания со встроенным анализатором газов</w:t>
            </w:r>
            <w:r>
              <w:rPr>
                <w:lang w:val="ru-RU"/>
              </w:rPr>
              <w:t>.</w:t>
            </w:r>
          </w:p>
          <w:p w:rsidR="00244856" w:rsidRPr="00C1542E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C1542E">
              <w:rPr>
                <w:rFonts w:ascii="Times New Roman" w:hAnsi="Times New Roman"/>
                <w:lang w:val="ru-RU"/>
              </w:rPr>
              <w:t>(Аппарат искусственной вентиляции легких).</w:t>
            </w:r>
          </w:p>
          <w:p w:rsidR="00244856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C1542E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C1542E">
              <w:rPr>
                <w:rFonts w:ascii="Times New Roman" w:hAnsi="Times New Roman"/>
                <w:shd w:val="clear" w:color="auto" w:fill="FFFFFF"/>
                <w:lang w:val="ru-RU"/>
              </w:rPr>
              <w:t>вентилятор для интенсивной терапии взрослых и детей.</w:t>
            </w:r>
          </w:p>
        </w:tc>
        <w:tc>
          <w:tcPr>
            <w:tcW w:w="2122" w:type="dxa"/>
          </w:tcPr>
          <w:p w:rsidR="00244856" w:rsidRPr="0069494F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</w:t>
            </w:r>
            <w:proofErr w:type="gramStart"/>
            <w:r>
              <w:rPr>
                <w:rFonts w:ascii="Times New Roman" w:hAnsi="Times New Roman"/>
                <w:lang w:val="ru-RU"/>
              </w:rPr>
              <w:t>я-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244856" w:rsidRPr="009A2303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Врач – анестезиолог-реаниматолог </w:t>
            </w:r>
            <w:r>
              <w:rPr>
                <w:rFonts w:ascii="Times New Roman" w:hAnsi="Times New Roman"/>
                <w:lang w:val="ru-RU" w:eastAsia="zh-CN"/>
              </w:rPr>
              <w:lastRenderedPageBreak/>
              <w:t>отделения анестезиологии—реанимации 2</w:t>
            </w:r>
          </w:p>
        </w:tc>
        <w:tc>
          <w:tcPr>
            <w:tcW w:w="2570" w:type="dxa"/>
            <w:gridSpan w:val="2"/>
          </w:tcPr>
          <w:p w:rsidR="00244856" w:rsidRPr="00402DC2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A318D2" w:rsidRDefault="00244856" w:rsidP="00C1542E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A318D2">
              <w:rPr>
                <w:rFonts w:ascii="Times New Roman" w:hAnsi="Times New Roman"/>
                <w:lang w:val="ru-RU"/>
              </w:rPr>
              <w:t>3 469 333,33</w:t>
            </w:r>
          </w:p>
        </w:tc>
      </w:tr>
      <w:tr w:rsidR="00244856" w:rsidRPr="00A318D2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8B1FD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A318D2" w:rsidRDefault="00244856" w:rsidP="008B1FD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318D2"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A318D2">
              <w:rPr>
                <w:rFonts w:ascii="Times New Roman" w:hAnsi="Times New Roman"/>
                <w:lang w:val="ru-RU"/>
              </w:rPr>
              <w:t>"Волгоградская областная клиническая больница № 1", Волгоград</w:t>
            </w:r>
          </w:p>
        </w:tc>
        <w:tc>
          <w:tcPr>
            <w:tcW w:w="2247" w:type="dxa"/>
            <w:gridSpan w:val="2"/>
          </w:tcPr>
          <w:p w:rsidR="00244856" w:rsidRPr="00A318D2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 w:rsidRPr="00A318D2">
              <w:rPr>
                <w:rFonts w:ascii="Times New Roman" w:hAnsi="Times New Roman"/>
                <w:lang w:val="ru-RU"/>
              </w:rPr>
              <w:t>10 407 999,99</w:t>
            </w:r>
          </w:p>
        </w:tc>
      </w:tr>
      <w:tr w:rsidR="00244856" w:rsidRPr="000A512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1.16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9D7CAE" w:rsidRDefault="00244856" w:rsidP="008E09F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>Государственное    бюджетное учреждение здравоохранения</w:t>
            </w:r>
          </w:p>
          <w:p w:rsidR="00244856" w:rsidRPr="009D7CAE" w:rsidRDefault="00244856" w:rsidP="007678E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 xml:space="preserve">"Волгоградская областная клиническая больница № </w:t>
            </w:r>
            <w:r>
              <w:rPr>
                <w:rFonts w:ascii="Times New Roman" w:hAnsi="Times New Roman"/>
                <w:lang w:val="ru-RU"/>
              </w:rPr>
              <w:t>3</w:t>
            </w:r>
            <w:r w:rsidRPr="009D7CAE">
              <w:rPr>
                <w:rFonts w:ascii="Times New Roman" w:hAnsi="Times New Roman"/>
                <w:lang w:val="ru-RU"/>
              </w:rPr>
              <w:t>", Волгоград</w:t>
            </w:r>
          </w:p>
        </w:tc>
        <w:tc>
          <w:tcPr>
            <w:tcW w:w="2977" w:type="dxa"/>
            <w:gridSpan w:val="2"/>
          </w:tcPr>
          <w:p w:rsidR="00244856" w:rsidRDefault="00244856" w:rsidP="004E1B0A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Pr="004E1B0A" w:rsidRDefault="00244856" w:rsidP="004E1B0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4E1B0A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4E1B0A" w:rsidRDefault="00244856" w:rsidP="004E1B0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 xml:space="preserve">втоматическая установка для циклической искусственной вспомогательной </w:t>
            </w:r>
            <w:r w:rsidRPr="008C034F">
              <w:rPr>
                <w:rFonts w:ascii="Times New Roman" w:hAnsi="Times New Roman"/>
                <w:lang w:val="ru-RU"/>
              </w:rPr>
              <w:lastRenderedPageBreak/>
              <w:t>альвеолярной вентиляции.</w:t>
            </w:r>
          </w:p>
          <w:p w:rsidR="00244856" w:rsidRPr="00BC440A" w:rsidRDefault="00244856" w:rsidP="0018031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Default="00244856" w:rsidP="004E1B0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</w:t>
            </w:r>
            <w:proofErr w:type="gramStart"/>
            <w:r>
              <w:rPr>
                <w:rFonts w:ascii="Times New Roman" w:hAnsi="Times New Roman"/>
                <w:lang w:val="ru-RU"/>
              </w:rPr>
              <w:t>я-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244856" w:rsidRDefault="00244856" w:rsidP="004E1B0A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Врач – анестезиолог-реаниматолог отделения анестезиологии-реанимации </w:t>
            </w:r>
          </w:p>
        </w:tc>
        <w:tc>
          <w:tcPr>
            <w:tcW w:w="2570" w:type="dxa"/>
            <w:gridSpan w:val="2"/>
          </w:tcPr>
          <w:p w:rsidR="00244856" w:rsidRPr="00402DC2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4E1B0A" w:rsidRDefault="00244856" w:rsidP="00A34B40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1 500 000,00</w:t>
            </w:r>
          </w:p>
        </w:tc>
      </w:tr>
      <w:tr w:rsidR="00244856" w:rsidRPr="008B1FD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1.17</w:t>
            </w:r>
          </w:p>
        </w:tc>
        <w:tc>
          <w:tcPr>
            <w:tcW w:w="2168" w:type="dxa"/>
            <w:gridSpan w:val="2"/>
            <w:vMerge/>
          </w:tcPr>
          <w:p w:rsidR="00244856" w:rsidRPr="009D7CAE" w:rsidRDefault="00244856" w:rsidP="00581E6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4E1B0A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Pr="004E1B0A" w:rsidRDefault="00244856" w:rsidP="004E1B0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4E1B0A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4E1B0A" w:rsidRDefault="00244856" w:rsidP="004E1B0A">
            <w:pPr>
              <w:rPr>
                <w:rFonts w:ascii="Times New Roman" w:hAnsi="Times New Roman"/>
                <w:lang w:val="ru-RU"/>
              </w:rPr>
            </w:pPr>
            <w:r w:rsidRPr="008C034F">
              <w:rPr>
                <w:rFonts w:ascii="Times New Roman" w:hAnsi="Times New Roman"/>
                <w:lang w:val="ru-RU"/>
              </w:rPr>
              <w:t>автоматическая установка для циклической искусственной вспомогательной альвеолярной вентиляции.</w:t>
            </w:r>
          </w:p>
          <w:p w:rsidR="00244856" w:rsidRPr="00BC440A" w:rsidRDefault="00244856" w:rsidP="0018031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</w:t>
            </w:r>
            <w:proofErr w:type="gramStart"/>
            <w:r>
              <w:rPr>
                <w:rFonts w:ascii="Times New Roman" w:hAnsi="Times New Roman"/>
                <w:lang w:val="ru-RU"/>
              </w:rPr>
              <w:t>я-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244856" w:rsidRDefault="00244856" w:rsidP="00C1542E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244856" w:rsidRPr="00402DC2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4E1B0A" w:rsidRDefault="00244856" w:rsidP="00A34B40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8C034F">
              <w:rPr>
                <w:rFonts w:ascii="Times New Roman" w:hAnsi="Times New Roman"/>
                <w:lang w:val="ru-RU"/>
              </w:rPr>
              <w:t>1 500 000,00</w:t>
            </w:r>
          </w:p>
        </w:tc>
      </w:tr>
      <w:tr w:rsidR="00244856" w:rsidRPr="008B1FD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8B1FD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C16C5E" w:rsidRDefault="00244856" w:rsidP="008B1FD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6C5E"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C16C5E">
              <w:rPr>
                <w:rFonts w:ascii="Times New Roman" w:hAnsi="Times New Roman"/>
                <w:lang w:val="ru-RU"/>
              </w:rPr>
              <w:t>"Волгоградская областная клиническая больница № 3", Волгоград</w:t>
            </w:r>
          </w:p>
        </w:tc>
        <w:tc>
          <w:tcPr>
            <w:tcW w:w="2247" w:type="dxa"/>
            <w:gridSpan w:val="2"/>
          </w:tcPr>
          <w:p w:rsidR="00244856" w:rsidRPr="00C16C5E" w:rsidRDefault="00244856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 w:rsidRPr="00C16C5E">
              <w:rPr>
                <w:rFonts w:ascii="Times New Roman" w:hAnsi="Times New Roman"/>
                <w:lang w:val="ru-RU"/>
              </w:rPr>
              <w:t>3 000 000,00</w:t>
            </w:r>
          </w:p>
        </w:tc>
      </w:tr>
      <w:tr w:rsidR="00244856" w:rsidRPr="00685F3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1.18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520519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244856" w:rsidRPr="00520519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 № 4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Default="00244856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A34B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Стол операционный (хирургический) </w:t>
            </w:r>
            <w:proofErr w:type="spellStart"/>
            <w:r>
              <w:rPr>
                <w:rFonts w:ascii="Times New Roman" w:hAnsi="Times New Roman"/>
                <w:lang w:val="ru-RU"/>
              </w:rPr>
              <w:t>рентгеноконтрастный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356C64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(Стол операционный универсальный медицинский).</w:t>
            </w:r>
            <w:r w:rsidRPr="00356C64">
              <w:rPr>
                <w:rFonts w:ascii="Times New Roman" w:hAnsi="Times New Roman"/>
                <w:lang w:val="ru-RU"/>
              </w:rPr>
              <w:t xml:space="preserve">    </w:t>
            </w:r>
          </w:p>
          <w:p w:rsidR="00244856" w:rsidRPr="002746CA" w:rsidRDefault="00244856" w:rsidP="00A34B40">
            <w:pPr>
              <w:rPr>
                <w:rFonts w:ascii="Times New Roman" w:eastAsia="Calibri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9A7FC0" w:rsidRDefault="00244856" w:rsidP="00B30C2C">
            <w:pPr>
              <w:rPr>
                <w:rFonts w:ascii="Times New Roman" w:hAnsi="Times New Roman"/>
                <w:lang w:val="ru-RU"/>
              </w:rPr>
            </w:pPr>
            <w:r w:rsidRPr="00356C64">
              <w:rPr>
                <w:rFonts w:ascii="Times New Roman" w:hAnsi="Times New Roman"/>
                <w:lang w:val="ru-RU"/>
              </w:rPr>
              <w:t xml:space="preserve">для </w:t>
            </w:r>
            <w:r>
              <w:rPr>
                <w:rFonts w:ascii="Times New Roman" w:hAnsi="Times New Roman"/>
                <w:lang w:val="ru-RU"/>
              </w:rPr>
              <w:t xml:space="preserve"> проведения травматологических и ортопедических операций.</w:t>
            </w:r>
          </w:p>
        </w:tc>
        <w:tc>
          <w:tcPr>
            <w:tcW w:w="2122" w:type="dxa"/>
          </w:tcPr>
          <w:p w:rsidR="00244856" w:rsidRPr="0069494F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Травматология и ортопедия</w:t>
            </w:r>
          </w:p>
        </w:tc>
        <w:tc>
          <w:tcPr>
            <w:tcW w:w="2415" w:type="dxa"/>
          </w:tcPr>
          <w:p w:rsidR="00244856" w:rsidRPr="009A2303" w:rsidRDefault="00244856" w:rsidP="007678E7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 – травматолог-ортопед отделения травматологии и ортопедии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685F30" w:rsidRDefault="00244856" w:rsidP="007678E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1 000 000,00</w:t>
            </w:r>
          </w:p>
        </w:tc>
      </w:tr>
      <w:tr w:rsidR="00244856" w:rsidRPr="009819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1.19</w:t>
            </w:r>
          </w:p>
        </w:tc>
        <w:tc>
          <w:tcPr>
            <w:tcW w:w="2168" w:type="dxa"/>
            <w:gridSpan w:val="2"/>
            <w:vMerge/>
          </w:tcPr>
          <w:p w:rsidR="00244856" w:rsidRPr="00520519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Стол операционный (хирургический) </w:t>
            </w:r>
            <w:proofErr w:type="spellStart"/>
            <w:r>
              <w:rPr>
                <w:rFonts w:ascii="Times New Roman" w:hAnsi="Times New Roman"/>
                <w:lang w:val="ru-RU"/>
              </w:rPr>
              <w:t>рентгеноконтрастный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356C64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(Стол операционный универсальный медицинский).</w:t>
            </w:r>
            <w:r w:rsidRPr="00356C64">
              <w:rPr>
                <w:rFonts w:ascii="Times New Roman" w:hAnsi="Times New Roman"/>
                <w:lang w:val="ru-RU"/>
              </w:rPr>
              <w:t xml:space="preserve">    </w:t>
            </w:r>
          </w:p>
          <w:p w:rsidR="00244856" w:rsidRPr="002746CA" w:rsidRDefault="00244856" w:rsidP="00C1542E">
            <w:pPr>
              <w:rPr>
                <w:rFonts w:ascii="Times New Roman" w:eastAsia="Calibri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9A7FC0" w:rsidRDefault="00244856" w:rsidP="00C1542E">
            <w:pPr>
              <w:rPr>
                <w:rFonts w:ascii="Times New Roman" w:hAnsi="Times New Roman"/>
                <w:lang w:val="ru-RU"/>
              </w:rPr>
            </w:pPr>
            <w:r w:rsidRPr="00356C64">
              <w:rPr>
                <w:rFonts w:ascii="Times New Roman" w:hAnsi="Times New Roman"/>
                <w:lang w:val="ru-RU"/>
              </w:rPr>
              <w:t xml:space="preserve">для </w:t>
            </w:r>
            <w:r>
              <w:rPr>
                <w:rFonts w:ascii="Times New Roman" w:hAnsi="Times New Roman"/>
                <w:lang w:val="ru-RU"/>
              </w:rPr>
              <w:t xml:space="preserve"> проведения травматологических и ортопедических операций</w:t>
            </w:r>
          </w:p>
        </w:tc>
        <w:tc>
          <w:tcPr>
            <w:tcW w:w="2122" w:type="dxa"/>
          </w:tcPr>
          <w:p w:rsidR="00244856" w:rsidRPr="0069494F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Травматология и ортопедия</w:t>
            </w:r>
          </w:p>
        </w:tc>
        <w:tc>
          <w:tcPr>
            <w:tcW w:w="2415" w:type="dxa"/>
          </w:tcPr>
          <w:p w:rsidR="00244856" w:rsidRPr="009A2303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 – травматолог-ортопед отделения травматологии и ортопедии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685F30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1 000 000,00</w:t>
            </w:r>
          </w:p>
        </w:tc>
      </w:tr>
      <w:tr w:rsidR="00244856" w:rsidRPr="007678E7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1.20</w:t>
            </w:r>
          </w:p>
        </w:tc>
        <w:tc>
          <w:tcPr>
            <w:tcW w:w="2168" w:type="dxa"/>
            <w:gridSpan w:val="2"/>
            <w:vMerge/>
          </w:tcPr>
          <w:p w:rsidR="00244856" w:rsidRPr="000B7CB7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0B7CB7" w:rsidRDefault="00244856" w:rsidP="007678E7">
            <w:pPr>
              <w:jc w:val="center"/>
              <w:rPr>
                <w:color w:val="000000"/>
                <w:lang w:val="ru-RU"/>
              </w:rPr>
            </w:pPr>
            <w:r w:rsidRPr="000B7CB7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  <w:r w:rsidRPr="000B7CB7">
              <w:rPr>
                <w:color w:val="000000"/>
                <w:lang w:val="ru-RU"/>
              </w:rPr>
              <w:t xml:space="preserve"> </w:t>
            </w:r>
          </w:p>
          <w:p w:rsidR="00244856" w:rsidRPr="000B7CB7" w:rsidRDefault="00244856" w:rsidP="007678E7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0B7CB7">
              <w:rPr>
                <w:rFonts w:ascii="Times New Roman" w:hAnsi="Times New Roman"/>
                <w:color w:val="000000"/>
                <w:lang w:val="ru-RU"/>
              </w:rPr>
              <w:t>Электрокоагулятор</w:t>
            </w:r>
            <w:proofErr w:type="spellEnd"/>
            <w:r w:rsidRPr="000B7CB7">
              <w:rPr>
                <w:rFonts w:ascii="Times New Roman" w:hAnsi="Times New Roman"/>
                <w:color w:val="000000"/>
                <w:lang w:val="ru-RU"/>
              </w:rPr>
              <w:t xml:space="preserve"> хирургический.</w:t>
            </w:r>
          </w:p>
          <w:p w:rsidR="00244856" w:rsidRPr="000B7CB7" w:rsidRDefault="00244856" w:rsidP="007678E7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0B7CB7">
              <w:rPr>
                <w:rFonts w:ascii="Times New Roman" w:hAnsi="Times New Roman"/>
                <w:color w:val="000000"/>
                <w:lang w:val="ru-RU"/>
              </w:rPr>
              <w:t xml:space="preserve">(Комплекс </w:t>
            </w:r>
            <w:proofErr w:type="spellStart"/>
            <w:r w:rsidRPr="000B7CB7">
              <w:rPr>
                <w:rFonts w:ascii="Times New Roman" w:hAnsi="Times New Roman"/>
                <w:color w:val="000000"/>
                <w:lang w:val="ru-RU"/>
              </w:rPr>
              <w:t>эндохирургический</w:t>
            </w:r>
            <w:proofErr w:type="spellEnd"/>
            <w:r w:rsidRPr="000B7CB7">
              <w:rPr>
                <w:rFonts w:ascii="Times New Roman" w:hAnsi="Times New Roman"/>
                <w:color w:val="000000"/>
                <w:lang w:val="ru-RU"/>
              </w:rPr>
              <w:t>).</w:t>
            </w:r>
          </w:p>
          <w:p w:rsidR="00244856" w:rsidRPr="000B7CB7" w:rsidRDefault="00244856" w:rsidP="007678E7">
            <w:pPr>
              <w:jc w:val="center"/>
              <w:rPr>
                <w:rFonts w:ascii="Times New Roman" w:hAnsi="Times New Roman"/>
                <w:lang w:val="ru-RU"/>
              </w:rPr>
            </w:pPr>
            <w:r w:rsidRPr="000B7CB7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0B7CB7" w:rsidRDefault="00244856" w:rsidP="007678E7">
            <w:pPr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C725CC">
              <w:rPr>
                <w:rFonts w:ascii="Times New Roman" w:hAnsi="Times New Roman"/>
                <w:color w:val="000000"/>
                <w:lang w:val="ru-RU"/>
              </w:rPr>
              <w:t>для разрезания и коагуляции мягких тканей во время операций.</w:t>
            </w:r>
          </w:p>
          <w:p w:rsidR="00244856" w:rsidRPr="000B7CB7" w:rsidRDefault="00244856" w:rsidP="007678E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0B7CB7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0B7CB7">
              <w:rPr>
                <w:rFonts w:ascii="Times New Roman" w:hAnsi="Times New Roman"/>
                <w:lang w:val="ru-RU"/>
              </w:rPr>
              <w:t>Травматология и ортопедия</w:t>
            </w:r>
          </w:p>
        </w:tc>
        <w:tc>
          <w:tcPr>
            <w:tcW w:w="2415" w:type="dxa"/>
          </w:tcPr>
          <w:p w:rsidR="00244856" w:rsidRPr="000B7CB7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0B7CB7">
              <w:rPr>
                <w:rFonts w:ascii="Times New Roman" w:hAnsi="Times New Roman"/>
                <w:lang w:val="ru-RU" w:eastAsia="zh-CN"/>
              </w:rPr>
              <w:t>Врач – травматолог-ортопед отделения травматологии и ортопедии</w:t>
            </w:r>
          </w:p>
        </w:tc>
        <w:tc>
          <w:tcPr>
            <w:tcW w:w="2570" w:type="dxa"/>
            <w:gridSpan w:val="2"/>
          </w:tcPr>
          <w:p w:rsidR="00244856" w:rsidRPr="000B7CB7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0B7CB7" w:rsidRDefault="00244856" w:rsidP="00A34B40">
            <w:pPr>
              <w:jc w:val="center"/>
              <w:rPr>
                <w:rFonts w:ascii="Times New Roman" w:hAnsi="Times New Roman"/>
                <w:lang w:val="ru-RU"/>
              </w:rPr>
            </w:pPr>
            <w:r w:rsidRPr="000B7CB7">
              <w:rPr>
                <w:rFonts w:ascii="Times New Roman" w:hAnsi="Times New Roman"/>
              </w:rPr>
              <w:t>294 066,67</w:t>
            </w:r>
          </w:p>
        </w:tc>
      </w:tr>
      <w:tr w:rsidR="00244856" w:rsidRPr="00EF7BE5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0B7CB7" w:rsidRDefault="00244856" w:rsidP="00EF7B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0B7CB7"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0B7CB7">
              <w:rPr>
                <w:rFonts w:ascii="Times New Roman" w:hAnsi="Times New Roman"/>
                <w:lang w:val="ru-RU"/>
              </w:rPr>
              <w:t>"</w:t>
            </w:r>
            <w:r w:rsidRPr="000B7CB7">
              <w:rPr>
                <w:rFonts w:ascii="Times New Roman" w:hAnsi="Times New Roman"/>
                <w:lang w:val="ru-RU" w:eastAsia="ru-RU"/>
              </w:rPr>
              <w:t>Клиническая больница № 4</w:t>
            </w:r>
            <w:r w:rsidRPr="000B7CB7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7" w:type="dxa"/>
            <w:gridSpan w:val="2"/>
          </w:tcPr>
          <w:p w:rsidR="00244856" w:rsidRPr="000B7CB7" w:rsidRDefault="00244856" w:rsidP="00B473A6">
            <w:pPr>
              <w:jc w:val="center"/>
              <w:rPr>
                <w:rFonts w:ascii="Times New Roman" w:hAnsi="Times New Roman"/>
                <w:lang w:val="ru-RU"/>
              </w:rPr>
            </w:pPr>
            <w:r w:rsidRPr="000B7CB7">
              <w:rPr>
                <w:rFonts w:ascii="Times New Roman" w:hAnsi="Times New Roman"/>
                <w:lang w:val="ru-RU"/>
              </w:rPr>
              <w:t>2 294 066,67</w:t>
            </w:r>
          </w:p>
        </w:tc>
      </w:tr>
      <w:tr w:rsidR="00244856" w:rsidRPr="003F36C5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F4153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</w:t>
            </w:r>
            <w:r>
              <w:rPr>
                <w:rFonts w:ascii="Times New Roman" w:hAnsi="Times New Roman"/>
                <w:lang w:val="ru-RU" w:eastAsia="ru-RU"/>
              </w:rPr>
              <w:t>21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DD2F8A" w:rsidRDefault="00244856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244856" w:rsidRPr="00DD2F8A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 № 5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Default="00244856" w:rsidP="0048288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Pr="00DB41F8" w:rsidRDefault="00244856" w:rsidP="00DB41F8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>Стол операционный универсальный.</w:t>
            </w:r>
          </w:p>
          <w:p w:rsidR="00244856" w:rsidRPr="00DB41F8" w:rsidRDefault="00244856" w:rsidP="00DB41F8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>(Стол операционный универсальный медицинский)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DB41F8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CA1713" w:rsidRDefault="00244856" w:rsidP="00DB41F8">
            <w:pPr>
              <w:ind w:left="58" w:right="184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для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хирургических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lastRenderedPageBreak/>
              <w:t>операций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665806" w:rsidRDefault="00244856" w:rsidP="00482880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2122" w:type="dxa"/>
          </w:tcPr>
          <w:p w:rsidR="00244856" w:rsidRPr="0020617D" w:rsidRDefault="00244856" w:rsidP="00DB41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Хирургия</w:t>
            </w:r>
          </w:p>
          <w:p w:rsidR="00244856" w:rsidRPr="0020617D" w:rsidRDefault="00244856" w:rsidP="00D31AC0">
            <w:pPr>
              <w:rPr>
                <w:rFonts w:ascii="Times New Roman" w:hAnsi="Times New Roman"/>
              </w:rPr>
            </w:pPr>
          </w:p>
          <w:p w:rsidR="00244856" w:rsidRPr="0020617D" w:rsidRDefault="00244856" w:rsidP="00D31AC0">
            <w:pPr>
              <w:rPr>
                <w:rFonts w:ascii="Times New Roman" w:hAnsi="Times New Roman"/>
              </w:rPr>
            </w:pPr>
          </w:p>
          <w:p w:rsidR="00244856" w:rsidRPr="0020617D" w:rsidRDefault="00244856" w:rsidP="00D31AC0">
            <w:pPr>
              <w:rPr>
                <w:rFonts w:ascii="Times New Roman" w:hAnsi="Times New Roman"/>
              </w:rPr>
            </w:pPr>
          </w:p>
          <w:p w:rsidR="00244856" w:rsidRPr="0020617D" w:rsidRDefault="00244856" w:rsidP="00D31AC0">
            <w:pPr>
              <w:rPr>
                <w:rFonts w:ascii="Times New Roman" w:hAnsi="Times New Roman"/>
              </w:rPr>
            </w:pPr>
          </w:p>
          <w:p w:rsidR="00244856" w:rsidRPr="0020617D" w:rsidRDefault="00244856" w:rsidP="00D31AC0">
            <w:pPr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244856" w:rsidRPr="00DB41F8" w:rsidRDefault="00244856" w:rsidP="00DB41F8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</w:t>
            </w:r>
            <w:r w:rsidRPr="00DB41F8">
              <w:rPr>
                <w:rFonts w:ascii="Times New Roman" w:hAnsi="Times New Roman"/>
                <w:lang w:val="ru-RU"/>
              </w:rPr>
              <w:t xml:space="preserve">аведующий хирургическим отделением </w:t>
            </w:r>
            <w:proofErr w:type="gramStart"/>
            <w:r w:rsidRPr="00DB41F8">
              <w:rPr>
                <w:rFonts w:ascii="Times New Roman" w:hAnsi="Times New Roman"/>
                <w:lang w:val="ru-RU"/>
              </w:rPr>
              <w:t>-в</w:t>
            </w:r>
            <w:proofErr w:type="gramEnd"/>
            <w:r w:rsidRPr="00DB41F8">
              <w:rPr>
                <w:rFonts w:ascii="Times New Roman" w:hAnsi="Times New Roman"/>
                <w:lang w:val="ru-RU"/>
              </w:rPr>
              <w:t>рач-хирург;</w:t>
            </w:r>
          </w:p>
          <w:p w:rsidR="00244856" w:rsidRPr="0020617D" w:rsidRDefault="00244856" w:rsidP="00DB41F8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 xml:space="preserve"> врач-хирург хирургического отделения</w:t>
            </w:r>
            <w:r w:rsidRPr="0020617D">
              <w:rPr>
                <w:rFonts w:ascii="Times New Roman" w:hAnsi="Times New Roman"/>
                <w:lang w:val="ru-RU" w:eastAsia="zh-CN"/>
              </w:rPr>
              <w:t xml:space="preserve"> </w:t>
            </w:r>
          </w:p>
        </w:tc>
        <w:tc>
          <w:tcPr>
            <w:tcW w:w="2570" w:type="dxa"/>
            <w:gridSpan w:val="2"/>
          </w:tcPr>
          <w:p w:rsidR="00244856" w:rsidRPr="0020617D" w:rsidRDefault="00244856" w:rsidP="00F7533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0617D" w:rsidRDefault="00244856" w:rsidP="00B473A6">
            <w:pPr>
              <w:jc w:val="center"/>
              <w:rPr>
                <w:rFonts w:ascii="Times New Roman" w:hAnsi="Times New Roman"/>
                <w:lang w:val="ru-RU"/>
              </w:rPr>
            </w:pPr>
            <w:r w:rsidRPr="0020617D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 000 000,00</w:t>
            </w:r>
          </w:p>
        </w:tc>
      </w:tr>
      <w:tr w:rsidR="00244856" w:rsidRPr="003F36C5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1.22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48288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48288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DB41F8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>Стол операционный универсальный.</w:t>
            </w:r>
          </w:p>
          <w:p w:rsidR="00244856" w:rsidRPr="00DB41F8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>(Стол операционный универсальный медицинский)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482880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CA1713" w:rsidRDefault="00244856" w:rsidP="00482880">
            <w:pPr>
              <w:ind w:left="58" w:right="184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для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хирургических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операций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665806" w:rsidRDefault="00244856" w:rsidP="00482880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2122" w:type="dxa"/>
          </w:tcPr>
          <w:p w:rsidR="00244856" w:rsidRPr="0020617D" w:rsidRDefault="00244856" w:rsidP="004828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Хирургия</w:t>
            </w:r>
          </w:p>
          <w:p w:rsidR="00244856" w:rsidRPr="0020617D" w:rsidRDefault="00244856" w:rsidP="00482880">
            <w:pPr>
              <w:rPr>
                <w:rFonts w:ascii="Times New Roman" w:hAnsi="Times New Roman"/>
              </w:rPr>
            </w:pPr>
          </w:p>
          <w:p w:rsidR="00244856" w:rsidRPr="0020617D" w:rsidRDefault="00244856" w:rsidP="00482880">
            <w:pPr>
              <w:rPr>
                <w:rFonts w:ascii="Times New Roman" w:hAnsi="Times New Roman"/>
              </w:rPr>
            </w:pPr>
          </w:p>
          <w:p w:rsidR="00244856" w:rsidRPr="0020617D" w:rsidRDefault="00244856" w:rsidP="00482880">
            <w:pPr>
              <w:rPr>
                <w:rFonts w:ascii="Times New Roman" w:hAnsi="Times New Roman"/>
              </w:rPr>
            </w:pPr>
          </w:p>
          <w:p w:rsidR="00244856" w:rsidRPr="0020617D" w:rsidRDefault="00244856" w:rsidP="00482880">
            <w:pPr>
              <w:rPr>
                <w:rFonts w:ascii="Times New Roman" w:hAnsi="Times New Roman"/>
              </w:rPr>
            </w:pPr>
          </w:p>
          <w:p w:rsidR="00244856" w:rsidRPr="0020617D" w:rsidRDefault="00244856" w:rsidP="00482880">
            <w:pPr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244856" w:rsidRPr="00DB41F8" w:rsidRDefault="00244856" w:rsidP="0048288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</w:t>
            </w:r>
            <w:r w:rsidRPr="00DB41F8">
              <w:rPr>
                <w:rFonts w:ascii="Times New Roman" w:hAnsi="Times New Roman"/>
                <w:lang w:val="ru-RU"/>
              </w:rPr>
              <w:t xml:space="preserve">аведующий хирургическим отделением </w:t>
            </w:r>
            <w:proofErr w:type="gramStart"/>
            <w:r w:rsidRPr="00DB41F8">
              <w:rPr>
                <w:rFonts w:ascii="Times New Roman" w:hAnsi="Times New Roman"/>
                <w:lang w:val="ru-RU"/>
              </w:rPr>
              <w:t>-в</w:t>
            </w:r>
            <w:proofErr w:type="gramEnd"/>
            <w:r w:rsidRPr="00DB41F8">
              <w:rPr>
                <w:rFonts w:ascii="Times New Roman" w:hAnsi="Times New Roman"/>
                <w:lang w:val="ru-RU"/>
              </w:rPr>
              <w:t>рач-хирург;</w:t>
            </w:r>
          </w:p>
          <w:p w:rsidR="00244856" w:rsidRPr="0020617D" w:rsidRDefault="00244856" w:rsidP="0048288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 xml:space="preserve"> врач-хирург хирургического отделения</w:t>
            </w:r>
            <w:r w:rsidRPr="0020617D">
              <w:rPr>
                <w:rFonts w:ascii="Times New Roman" w:hAnsi="Times New Roman"/>
                <w:lang w:val="ru-RU" w:eastAsia="zh-CN"/>
              </w:rPr>
              <w:t xml:space="preserve"> </w:t>
            </w:r>
          </w:p>
        </w:tc>
        <w:tc>
          <w:tcPr>
            <w:tcW w:w="2570" w:type="dxa"/>
            <w:gridSpan w:val="2"/>
          </w:tcPr>
          <w:p w:rsidR="00244856" w:rsidRPr="0020617D" w:rsidRDefault="00244856" w:rsidP="00482880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B473A6" w:rsidRDefault="00244856" w:rsidP="00B473A6">
            <w:pPr>
              <w:jc w:val="center"/>
              <w:rPr>
                <w:rFonts w:ascii="Times New Roman" w:hAnsi="Times New Roman"/>
                <w:lang w:val="ru-RU"/>
              </w:rPr>
            </w:pPr>
            <w:r w:rsidRPr="00B473A6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 xml:space="preserve"> 000</w:t>
            </w:r>
            <w:r w:rsidRPr="00B473A6">
              <w:rPr>
                <w:rFonts w:ascii="Times New Roman" w:hAnsi="Times New Roman"/>
                <w:lang w:val="ru-RU"/>
              </w:rPr>
              <w:t> 000,00</w:t>
            </w:r>
          </w:p>
        </w:tc>
      </w:tr>
      <w:tr w:rsidR="00244856" w:rsidRPr="00DB41F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1.23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B30C2C" w:rsidRDefault="00244856" w:rsidP="00DB41F8">
            <w:pPr>
              <w:jc w:val="center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 xml:space="preserve">Наименование медицинского оборудования: </w:t>
            </w:r>
          </w:p>
          <w:p w:rsidR="00244856" w:rsidRPr="00B30C2C" w:rsidRDefault="00244856" w:rsidP="00DB41F8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 xml:space="preserve">Прибор для </w:t>
            </w:r>
            <w:proofErr w:type="spellStart"/>
            <w:r w:rsidRPr="00DB41F8"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 w:rsidRPr="00DB41F8">
              <w:rPr>
                <w:rFonts w:ascii="Times New Roman" w:hAnsi="Times New Roman"/>
                <w:lang w:val="ru-RU"/>
              </w:rPr>
              <w:t xml:space="preserve"> электрической активности мозга.</w:t>
            </w:r>
          </w:p>
          <w:p w:rsidR="00244856" w:rsidRPr="00DB41F8" w:rsidRDefault="00244856" w:rsidP="00DB41F8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>(Комплекс компьютерный многофункциональный для исследования ЭЭГ, ВП и ЭМГ).</w:t>
            </w:r>
          </w:p>
          <w:p w:rsidR="00244856" w:rsidRPr="00DB41F8" w:rsidRDefault="00244856" w:rsidP="00DB41F8">
            <w:pPr>
              <w:jc w:val="center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DB41F8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 xml:space="preserve">для </w:t>
            </w:r>
            <w:proofErr w:type="spellStart"/>
            <w:r w:rsidRPr="00DB41F8">
              <w:rPr>
                <w:rFonts w:ascii="Times New Roman" w:hAnsi="Times New Roman"/>
                <w:lang w:val="ru-RU"/>
              </w:rPr>
              <w:t>мониторирования</w:t>
            </w:r>
            <w:proofErr w:type="spellEnd"/>
            <w:r w:rsidRPr="00DB41F8">
              <w:rPr>
                <w:rFonts w:ascii="Times New Roman" w:hAnsi="Times New Roman"/>
                <w:lang w:val="ru-RU"/>
              </w:rPr>
              <w:t xml:space="preserve"> электрической активности мозга.</w:t>
            </w:r>
          </w:p>
        </w:tc>
        <w:tc>
          <w:tcPr>
            <w:tcW w:w="2122" w:type="dxa"/>
          </w:tcPr>
          <w:p w:rsidR="00244856" w:rsidRPr="00776808" w:rsidRDefault="00244856" w:rsidP="00C17E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Ф</w:t>
            </w:r>
            <w:proofErr w:type="spellStart"/>
            <w:r w:rsidRPr="00776808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н</w:t>
            </w:r>
            <w:r w:rsidRPr="00776808">
              <w:rPr>
                <w:rFonts w:ascii="Times New Roman" w:hAnsi="Times New Roman"/>
              </w:rPr>
              <w:t>кциональная</w:t>
            </w:r>
            <w:proofErr w:type="spellEnd"/>
            <w:r w:rsidRPr="00776808">
              <w:rPr>
                <w:rFonts w:ascii="Times New Roman" w:hAnsi="Times New Roman"/>
              </w:rPr>
              <w:t xml:space="preserve"> </w:t>
            </w:r>
            <w:proofErr w:type="spellStart"/>
            <w:r w:rsidRPr="00776808">
              <w:rPr>
                <w:rFonts w:ascii="Times New Roman" w:hAnsi="Times New Roman"/>
              </w:rPr>
              <w:t>диагностика</w:t>
            </w:r>
            <w:proofErr w:type="spellEnd"/>
          </w:p>
        </w:tc>
        <w:tc>
          <w:tcPr>
            <w:tcW w:w="2415" w:type="dxa"/>
          </w:tcPr>
          <w:p w:rsidR="00244856" w:rsidRPr="00DB41F8" w:rsidRDefault="00244856" w:rsidP="00DB41F8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r w:rsidRPr="00DB41F8">
              <w:rPr>
                <w:rFonts w:ascii="Times New Roman" w:hAnsi="Times New Roman"/>
                <w:lang w:val="ru-RU"/>
              </w:rPr>
              <w:t>рач-функциональной</w:t>
            </w:r>
            <w:proofErr w:type="spellEnd"/>
            <w:proofErr w:type="gramEnd"/>
            <w:r w:rsidRPr="00DB41F8">
              <w:rPr>
                <w:rFonts w:ascii="Times New Roman" w:hAnsi="Times New Roman"/>
                <w:lang w:val="ru-RU"/>
              </w:rPr>
              <w:t xml:space="preserve"> диагностики отделения функциональной диагностики</w:t>
            </w:r>
          </w:p>
        </w:tc>
        <w:tc>
          <w:tcPr>
            <w:tcW w:w="2570" w:type="dxa"/>
            <w:gridSpan w:val="2"/>
          </w:tcPr>
          <w:p w:rsidR="00244856" w:rsidRPr="00DB41F8" w:rsidRDefault="00244856" w:rsidP="0048288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gridSpan w:val="2"/>
          </w:tcPr>
          <w:p w:rsidR="00244856" w:rsidRPr="00B473A6" w:rsidRDefault="00244856" w:rsidP="00DD39BE">
            <w:pPr>
              <w:jc w:val="center"/>
              <w:rPr>
                <w:rFonts w:ascii="Times New Roman" w:hAnsi="Times New Roman"/>
                <w:lang w:val="ru-RU"/>
              </w:rPr>
            </w:pPr>
            <w:r w:rsidRPr="00B473A6">
              <w:rPr>
                <w:rFonts w:ascii="Times New Roman" w:hAnsi="Times New Roman"/>
                <w:lang w:val="ru-RU"/>
              </w:rPr>
              <w:t>670 000,00</w:t>
            </w:r>
          </w:p>
        </w:tc>
      </w:tr>
      <w:tr w:rsidR="00244856" w:rsidRPr="00C17E39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1.24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DB41F8" w:rsidRDefault="00244856" w:rsidP="00DB41F8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 xml:space="preserve">Наименование медицинского оборудования: </w:t>
            </w:r>
            <w:proofErr w:type="spellStart"/>
            <w:r w:rsidRPr="00DB41F8">
              <w:rPr>
                <w:rFonts w:ascii="Times New Roman" w:hAnsi="Times New Roman"/>
                <w:lang w:val="ru-RU"/>
              </w:rPr>
              <w:t>Гистерорезектоскоп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DB41F8" w:rsidRDefault="00244856" w:rsidP="00DB41F8">
            <w:pPr>
              <w:jc w:val="both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Pr="00DB41F8">
              <w:rPr>
                <w:rFonts w:ascii="Times New Roman" w:hAnsi="Times New Roman"/>
                <w:lang w:val="ru-RU"/>
              </w:rPr>
              <w:t>Гистерорезектоскоп</w:t>
            </w:r>
            <w:proofErr w:type="spellEnd"/>
            <w:r w:rsidRPr="00DB41F8">
              <w:rPr>
                <w:rFonts w:ascii="Times New Roman" w:hAnsi="Times New Roman"/>
                <w:lang w:val="ru-RU"/>
              </w:rPr>
              <w:t xml:space="preserve">  операционный с волоконным </w:t>
            </w:r>
            <w:proofErr w:type="spellStart"/>
            <w:r w:rsidRPr="00DB41F8">
              <w:rPr>
                <w:rFonts w:ascii="Times New Roman" w:hAnsi="Times New Roman"/>
                <w:lang w:val="ru-RU"/>
              </w:rPr>
              <w:t>световодом</w:t>
            </w:r>
            <w:proofErr w:type="spellEnd"/>
            <w:r w:rsidRPr="00DB41F8">
              <w:rPr>
                <w:rFonts w:ascii="Times New Roman" w:hAnsi="Times New Roman"/>
                <w:lang w:val="ru-RU"/>
              </w:rPr>
              <w:t>).</w:t>
            </w:r>
          </w:p>
          <w:p w:rsidR="00244856" w:rsidRDefault="00244856" w:rsidP="00DB41F8">
            <w:pPr>
              <w:widowControl w:val="0"/>
              <w:tabs>
                <w:tab w:val="left" w:pos="31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lastRenderedPageBreak/>
              <w:t>Характеристики:</w:t>
            </w:r>
          </w:p>
          <w:p w:rsidR="00244856" w:rsidRPr="00DB41F8" w:rsidRDefault="00244856" w:rsidP="00482880">
            <w:pPr>
              <w:widowControl w:val="0"/>
              <w:tabs>
                <w:tab w:val="left" w:pos="31"/>
              </w:tabs>
              <w:rPr>
                <w:rFonts w:ascii="Times New Roman" w:hAnsi="Times New Roman"/>
                <w:lang w:val="ru-RU"/>
              </w:rPr>
            </w:pPr>
            <w:r w:rsidRPr="00DB41F8">
              <w:rPr>
                <w:rFonts w:ascii="Times New Roman" w:hAnsi="Times New Roman"/>
                <w:lang w:val="ru-RU"/>
              </w:rPr>
              <w:t>для рассечений, резаний, коагуляции и выпаривания тканей.</w:t>
            </w:r>
            <w:bookmarkStart w:id="0" w:name="_GoBack"/>
            <w:bookmarkEnd w:id="0"/>
          </w:p>
          <w:p w:rsidR="00244856" w:rsidRPr="00DB41F8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776808" w:rsidRDefault="00244856" w:rsidP="00C17E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Акушерство и гинекология</w:t>
            </w:r>
          </w:p>
        </w:tc>
        <w:tc>
          <w:tcPr>
            <w:tcW w:w="2415" w:type="dxa"/>
          </w:tcPr>
          <w:p w:rsidR="00244856" w:rsidRPr="00DB41F8" w:rsidRDefault="00244856" w:rsidP="00C17E3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З</w:t>
            </w:r>
            <w:r w:rsidRPr="00DB41F8">
              <w:rPr>
                <w:rFonts w:ascii="Times New Roman" w:hAnsi="Times New Roman"/>
                <w:bCs/>
                <w:iCs/>
                <w:lang w:val="ru-RU"/>
              </w:rPr>
              <w:t xml:space="preserve">аведующий </w:t>
            </w:r>
            <w:proofErr w:type="gramStart"/>
            <w:r w:rsidRPr="00DB41F8">
              <w:rPr>
                <w:rFonts w:ascii="Times New Roman" w:hAnsi="Times New Roman"/>
                <w:bCs/>
                <w:iCs/>
                <w:lang w:val="ru-RU"/>
              </w:rPr>
              <w:t>гинекологическим</w:t>
            </w:r>
            <w:proofErr w:type="gramEnd"/>
            <w:r w:rsidRPr="00DB41F8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proofErr w:type="spellStart"/>
            <w:r w:rsidRPr="00DB41F8">
              <w:rPr>
                <w:rFonts w:ascii="Times New Roman" w:hAnsi="Times New Roman"/>
                <w:bCs/>
                <w:iCs/>
                <w:lang w:val="ru-RU"/>
              </w:rPr>
              <w:t>отделением-врач-акушер-гинеколог</w:t>
            </w:r>
            <w:proofErr w:type="spellEnd"/>
            <w:r w:rsidRPr="00C17E39">
              <w:rPr>
                <w:rFonts w:ascii="Times New Roman" w:hAnsi="Times New Roman"/>
                <w:bCs/>
                <w:iCs/>
                <w:lang w:val="ru-RU"/>
              </w:rPr>
              <w:t>;</w:t>
            </w:r>
            <w:r w:rsidRPr="00DB41F8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r w:rsidRPr="00DB41F8">
              <w:rPr>
                <w:rFonts w:ascii="Times New Roman" w:hAnsi="Times New Roman"/>
                <w:lang w:val="ru-RU"/>
              </w:rPr>
              <w:t xml:space="preserve">врач-акушер гинеколог гинекологического </w:t>
            </w:r>
            <w:r w:rsidRPr="00DB41F8">
              <w:rPr>
                <w:rFonts w:ascii="Times New Roman" w:hAnsi="Times New Roman"/>
                <w:lang w:val="ru-RU"/>
              </w:rPr>
              <w:lastRenderedPageBreak/>
              <w:t>отделения</w:t>
            </w:r>
          </w:p>
        </w:tc>
        <w:tc>
          <w:tcPr>
            <w:tcW w:w="2570" w:type="dxa"/>
            <w:gridSpan w:val="2"/>
          </w:tcPr>
          <w:p w:rsidR="00244856" w:rsidRPr="00DB41F8" w:rsidRDefault="00244856" w:rsidP="0048288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47" w:type="dxa"/>
            <w:gridSpan w:val="2"/>
          </w:tcPr>
          <w:p w:rsidR="00244856" w:rsidRPr="00B473A6" w:rsidRDefault="00244856" w:rsidP="00C17E39">
            <w:pPr>
              <w:jc w:val="center"/>
              <w:rPr>
                <w:rFonts w:ascii="Times New Roman" w:hAnsi="Times New Roman"/>
                <w:lang w:val="ru-RU"/>
              </w:rPr>
            </w:pPr>
            <w:r w:rsidRPr="00B473A6">
              <w:rPr>
                <w:rFonts w:ascii="Times New Roman" w:hAnsi="Times New Roman"/>
              </w:rPr>
              <w:t>1 030 000</w:t>
            </w:r>
            <w:r w:rsidRPr="00B473A6">
              <w:rPr>
                <w:rFonts w:ascii="Times New Roman" w:hAnsi="Times New Roman"/>
                <w:lang w:val="ru-RU"/>
              </w:rPr>
              <w:t>,</w:t>
            </w:r>
            <w:r w:rsidRPr="00B473A6">
              <w:rPr>
                <w:rFonts w:ascii="Times New Roman" w:hAnsi="Times New Roman"/>
              </w:rPr>
              <w:t>00</w:t>
            </w:r>
          </w:p>
        </w:tc>
      </w:tr>
      <w:tr w:rsidR="00244856" w:rsidRPr="003F36C5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9819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68" w:type="dxa"/>
            <w:gridSpan w:val="2"/>
          </w:tcPr>
          <w:p w:rsidR="00244856" w:rsidRPr="00DD2F8A" w:rsidRDefault="00244856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0084" w:type="dxa"/>
            <w:gridSpan w:val="6"/>
          </w:tcPr>
          <w:p w:rsidR="00244856" w:rsidRPr="00B473A6" w:rsidRDefault="00244856" w:rsidP="001C54BF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B473A6"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B473A6">
              <w:rPr>
                <w:rFonts w:ascii="Times New Roman" w:hAnsi="Times New Roman"/>
                <w:lang w:val="ru-RU"/>
              </w:rPr>
              <w:t>"Клиническая больница № 5"</w:t>
            </w:r>
          </w:p>
        </w:tc>
        <w:tc>
          <w:tcPr>
            <w:tcW w:w="2247" w:type="dxa"/>
            <w:gridSpan w:val="2"/>
          </w:tcPr>
          <w:p w:rsidR="00244856" w:rsidRPr="00B473A6" w:rsidRDefault="00244856" w:rsidP="00A6453A">
            <w:pPr>
              <w:jc w:val="center"/>
              <w:rPr>
                <w:rFonts w:ascii="Times New Roman" w:hAnsi="Times New Roman"/>
                <w:lang w:val="ru-RU"/>
              </w:rPr>
            </w:pPr>
            <w:r w:rsidRPr="00B473A6">
              <w:rPr>
                <w:rFonts w:ascii="Times New Roman" w:hAnsi="Times New Roman"/>
                <w:lang w:val="ru-RU"/>
              </w:rPr>
              <w:t>3 700 000,00</w:t>
            </w:r>
          </w:p>
        </w:tc>
      </w:tr>
      <w:tr w:rsidR="00244856" w:rsidRPr="0098199D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836758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1.25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DD2F8A" w:rsidRDefault="00244856" w:rsidP="009819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244856" w:rsidRPr="00836758" w:rsidRDefault="00244856" w:rsidP="009819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 № 12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8B1FD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искусственной вентиляции легких.</w:t>
            </w:r>
          </w:p>
          <w:p w:rsidR="00244856" w:rsidRDefault="00244856" w:rsidP="008B1FD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(Аппарат искусственной вентиляции легких).</w:t>
            </w:r>
          </w:p>
          <w:p w:rsidR="00244856" w:rsidRPr="002746CA" w:rsidRDefault="00244856" w:rsidP="008B1FD0">
            <w:pPr>
              <w:rPr>
                <w:rFonts w:ascii="Times New Roman" w:eastAsia="Calibri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665806" w:rsidRDefault="00244856" w:rsidP="00DA59B7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автоматическая установка </w:t>
            </w:r>
            <w:r w:rsidRPr="00356C64">
              <w:rPr>
                <w:rFonts w:ascii="Times New Roman" w:hAnsi="Times New Roman"/>
                <w:lang w:val="ru-RU"/>
              </w:rPr>
              <w:t>для</w:t>
            </w:r>
            <w:r>
              <w:rPr>
                <w:rFonts w:ascii="Times New Roman" w:hAnsi="Times New Roman"/>
                <w:lang w:val="ru-RU"/>
              </w:rPr>
              <w:t xml:space="preserve"> циклической искусственной вспомогательной альвеолярной вентиляции.</w:t>
            </w:r>
          </w:p>
        </w:tc>
        <w:tc>
          <w:tcPr>
            <w:tcW w:w="2122" w:type="dxa"/>
          </w:tcPr>
          <w:p w:rsidR="00244856" w:rsidRPr="0020617D" w:rsidRDefault="00244856" w:rsidP="008B1FD0">
            <w:pPr>
              <w:rPr>
                <w:rFonts w:ascii="Times New Roman" w:hAnsi="Times New Roman"/>
              </w:rPr>
            </w:pPr>
            <w:r w:rsidRPr="0020617D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20617D">
              <w:rPr>
                <w:rFonts w:ascii="Times New Roman" w:hAnsi="Times New Roman"/>
              </w:rPr>
              <w:t>нестезиология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20617D">
              <w:rPr>
                <w:rFonts w:ascii="Times New Roman" w:hAnsi="Times New Roman"/>
              </w:rPr>
              <w:t>-</w:t>
            </w:r>
            <w:proofErr w:type="spellStart"/>
            <w:r w:rsidRPr="0020617D">
              <w:rPr>
                <w:rFonts w:ascii="Times New Roman" w:hAnsi="Times New Roman"/>
              </w:rPr>
              <w:t>р</w:t>
            </w:r>
            <w:proofErr w:type="gramEnd"/>
            <w:r w:rsidRPr="0020617D">
              <w:rPr>
                <w:rFonts w:ascii="Times New Roman" w:hAnsi="Times New Roman"/>
              </w:rPr>
              <w:t>еаниматология</w:t>
            </w:r>
            <w:proofErr w:type="spellEnd"/>
          </w:p>
          <w:p w:rsidR="00244856" w:rsidRPr="0020617D" w:rsidRDefault="00244856" w:rsidP="008B1FD0">
            <w:pPr>
              <w:rPr>
                <w:rFonts w:ascii="Times New Roman" w:hAnsi="Times New Roman"/>
              </w:rPr>
            </w:pPr>
          </w:p>
          <w:p w:rsidR="00244856" w:rsidRPr="0020617D" w:rsidRDefault="00244856" w:rsidP="008B1FD0">
            <w:pPr>
              <w:rPr>
                <w:rFonts w:ascii="Times New Roman" w:hAnsi="Times New Roman"/>
              </w:rPr>
            </w:pPr>
          </w:p>
          <w:p w:rsidR="00244856" w:rsidRPr="0020617D" w:rsidRDefault="00244856" w:rsidP="008B1FD0">
            <w:pPr>
              <w:rPr>
                <w:rFonts w:ascii="Times New Roman" w:hAnsi="Times New Roman"/>
              </w:rPr>
            </w:pPr>
          </w:p>
          <w:p w:rsidR="00244856" w:rsidRPr="0020617D" w:rsidRDefault="00244856" w:rsidP="008B1FD0">
            <w:pPr>
              <w:rPr>
                <w:rFonts w:ascii="Times New Roman" w:hAnsi="Times New Roman"/>
              </w:rPr>
            </w:pPr>
          </w:p>
          <w:p w:rsidR="00244856" w:rsidRPr="0020617D" w:rsidRDefault="00244856" w:rsidP="008B1FD0">
            <w:pPr>
              <w:rPr>
                <w:rFonts w:ascii="Times New Roman" w:hAnsi="Times New Roman"/>
              </w:rPr>
            </w:pPr>
          </w:p>
          <w:p w:rsidR="00244856" w:rsidRPr="0020617D" w:rsidRDefault="00244856" w:rsidP="008B1FD0">
            <w:pPr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244856" w:rsidRPr="00DA59B7" w:rsidRDefault="00244856" w:rsidP="00DA59B7">
            <w:pPr>
              <w:jc w:val="both"/>
              <w:rPr>
                <w:rFonts w:ascii="Times New Roman" w:hAnsi="Times New Roman"/>
                <w:lang w:val="ru-RU"/>
              </w:rPr>
            </w:pPr>
            <w:r w:rsidRPr="00DA59B7">
              <w:rPr>
                <w:rFonts w:ascii="Times New Roman" w:hAnsi="Times New Roman"/>
                <w:lang w:val="ru-RU"/>
              </w:rPr>
              <w:t>Врач-анестезиолог-реаниматолог</w:t>
            </w:r>
          </w:p>
          <w:p w:rsidR="00244856" w:rsidRPr="0020617D" w:rsidRDefault="00244856" w:rsidP="00DA59B7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A59B7">
              <w:rPr>
                <w:rFonts w:ascii="Times New Roman" w:hAnsi="Times New Roman"/>
                <w:lang w:val="ru-RU"/>
              </w:rPr>
              <w:t>отделения анестезиологии – реанимации</w:t>
            </w:r>
            <w:r w:rsidRPr="00DA59B7">
              <w:rPr>
                <w:lang w:val="ru-RU"/>
              </w:rPr>
              <w:t xml:space="preserve"> </w:t>
            </w:r>
          </w:p>
        </w:tc>
        <w:tc>
          <w:tcPr>
            <w:tcW w:w="2570" w:type="dxa"/>
            <w:gridSpan w:val="2"/>
          </w:tcPr>
          <w:p w:rsidR="00244856" w:rsidRPr="0020617D" w:rsidRDefault="00244856" w:rsidP="008B1FD0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0617D" w:rsidRDefault="00244856" w:rsidP="00DA59B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1 500 000,00</w:t>
            </w:r>
          </w:p>
        </w:tc>
      </w:tr>
      <w:tr w:rsidR="00244856" w:rsidRPr="00DA59B7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1.26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9819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DA59B7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DA59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Дефибриллятор.</w:t>
            </w:r>
          </w:p>
          <w:p w:rsidR="00244856" w:rsidRDefault="00244856" w:rsidP="00DA59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(Дефибриллятор-монитор).</w:t>
            </w:r>
          </w:p>
          <w:p w:rsidR="00244856" w:rsidRPr="002746CA" w:rsidRDefault="00244856" w:rsidP="00DA59B7">
            <w:pPr>
              <w:jc w:val="center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Default="00244856" w:rsidP="00DA59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портативное электронное устройства по параметрам.</w:t>
            </w:r>
          </w:p>
          <w:p w:rsidR="00244856" w:rsidRPr="00BC440A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DA59B7" w:rsidRDefault="00244856" w:rsidP="00FF4979">
            <w:pPr>
              <w:rPr>
                <w:rFonts w:ascii="Times New Roman" w:hAnsi="Times New Roman"/>
                <w:lang w:val="ru-RU"/>
              </w:rPr>
            </w:pPr>
            <w:r w:rsidRPr="0020617D">
              <w:rPr>
                <w:rFonts w:ascii="Times New Roman" w:hAnsi="Times New Roman"/>
                <w:lang w:val="ru-RU"/>
              </w:rPr>
              <w:t>А</w:t>
            </w:r>
            <w:r w:rsidRPr="00DA59B7">
              <w:rPr>
                <w:rFonts w:ascii="Times New Roman" w:hAnsi="Times New Roman"/>
                <w:lang w:val="ru-RU"/>
              </w:rPr>
              <w:t>нестезиология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DA59B7">
              <w:rPr>
                <w:rFonts w:ascii="Times New Roman" w:hAnsi="Times New Roman"/>
                <w:lang w:val="ru-RU"/>
              </w:rPr>
              <w:t>-р</w:t>
            </w:r>
            <w:proofErr w:type="gramEnd"/>
            <w:r w:rsidRPr="00DA59B7">
              <w:rPr>
                <w:rFonts w:ascii="Times New Roman" w:hAnsi="Times New Roman"/>
                <w:lang w:val="ru-RU"/>
              </w:rPr>
              <w:t>еаниматология</w:t>
            </w:r>
          </w:p>
          <w:p w:rsidR="00244856" w:rsidRPr="00DA59B7" w:rsidRDefault="00244856" w:rsidP="00FF4979">
            <w:pPr>
              <w:rPr>
                <w:rFonts w:ascii="Times New Roman" w:hAnsi="Times New Roman"/>
                <w:lang w:val="ru-RU"/>
              </w:rPr>
            </w:pPr>
          </w:p>
          <w:p w:rsidR="00244856" w:rsidRPr="00DA59B7" w:rsidRDefault="00244856" w:rsidP="00FF4979">
            <w:pPr>
              <w:rPr>
                <w:rFonts w:ascii="Times New Roman" w:hAnsi="Times New Roman"/>
                <w:lang w:val="ru-RU"/>
              </w:rPr>
            </w:pPr>
          </w:p>
          <w:p w:rsidR="00244856" w:rsidRPr="00DA59B7" w:rsidRDefault="00244856" w:rsidP="00FF4979">
            <w:pPr>
              <w:rPr>
                <w:rFonts w:ascii="Times New Roman" w:hAnsi="Times New Roman"/>
                <w:lang w:val="ru-RU"/>
              </w:rPr>
            </w:pPr>
          </w:p>
          <w:p w:rsidR="00244856" w:rsidRPr="00DA59B7" w:rsidRDefault="00244856" w:rsidP="00FF4979">
            <w:pPr>
              <w:rPr>
                <w:rFonts w:ascii="Times New Roman" w:hAnsi="Times New Roman"/>
                <w:lang w:val="ru-RU"/>
              </w:rPr>
            </w:pPr>
          </w:p>
          <w:p w:rsidR="00244856" w:rsidRPr="00DA59B7" w:rsidRDefault="00244856" w:rsidP="00FF4979">
            <w:pPr>
              <w:rPr>
                <w:rFonts w:ascii="Times New Roman" w:hAnsi="Times New Roman"/>
                <w:lang w:val="ru-RU"/>
              </w:rPr>
            </w:pPr>
          </w:p>
          <w:p w:rsidR="00244856" w:rsidRPr="00DA59B7" w:rsidRDefault="00244856" w:rsidP="00DA59B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5" w:type="dxa"/>
          </w:tcPr>
          <w:p w:rsidR="00244856" w:rsidRPr="00DA59B7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DA59B7">
              <w:rPr>
                <w:rFonts w:ascii="Times New Roman" w:hAnsi="Times New Roman"/>
                <w:lang w:val="ru-RU"/>
              </w:rPr>
              <w:t>Врач-анестезиолог-реаниматолог</w:t>
            </w:r>
          </w:p>
          <w:p w:rsidR="00244856" w:rsidRPr="0020617D" w:rsidRDefault="00244856" w:rsidP="00266C38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A59B7">
              <w:rPr>
                <w:rFonts w:ascii="Times New Roman" w:hAnsi="Times New Roman"/>
                <w:lang w:val="ru-RU"/>
              </w:rPr>
              <w:t xml:space="preserve">отделения анестезиологии– </w:t>
            </w:r>
            <w:proofErr w:type="gramStart"/>
            <w:r w:rsidRPr="00DA59B7">
              <w:rPr>
                <w:rFonts w:ascii="Times New Roman" w:hAnsi="Times New Roman"/>
                <w:lang w:val="ru-RU"/>
              </w:rPr>
              <w:t>ре</w:t>
            </w:r>
            <w:proofErr w:type="gramEnd"/>
            <w:r w:rsidRPr="00DA59B7">
              <w:rPr>
                <w:rFonts w:ascii="Times New Roman" w:hAnsi="Times New Roman"/>
                <w:lang w:val="ru-RU"/>
              </w:rPr>
              <w:t>анимации</w:t>
            </w:r>
            <w:r w:rsidRPr="00DA59B7">
              <w:rPr>
                <w:lang w:val="ru-RU"/>
              </w:rPr>
              <w:t xml:space="preserve"> </w:t>
            </w:r>
          </w:p>
        </w:tc>
        <w:tc>
          <w:tcPr>
            <w:tcW w:w="2570" w:type="dxa"/>
            <w:gridSpan w:val="2"/>
          </w:tcPr>
          <w:p w:rsidR="00244856" w:rsidRPr="0020617D" w:rsidRDefault="00244856" w:rsidP="008B1FD0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3A195C" w:rsidP="003A195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315</w:t>
            </w:r>
            <w:r w:rsidR="00244856">
              <w:rPr>
                <w:rFonts w:ascii="Times New Roman" w:hAnsi="Times New Roman"/>
                <w:lang w:val="ru-RU"/>
              </w:rPr>
              <w:t> </w:t>
            </w:r>
            <w:r>
              <w:rPr>
                <w:rFonts w:ascii="Times New Roman" w:hAnsi="Times New Roman"/>
                <w:lang w:val="ru-RU"/>
              </w:rPr>
              <w:t>614</w:t>
            </w:r>
            <w:r w:rsidR="00244856">
              <w:rPr>
                <w:rFonts w:ascii="Times New Roman" w:hAnsi="Times New Roman"/>
                <w:lang w:val="ru-RU"/>
              </w:rPr>
              <w:t>,00</w:t>
            </w:r>
          </w:p>
        </w:tc>
      </w:tr>
      <w:tr w:rsidR="00244856" w:rsidRPr="00F07232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143BC9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43BC9"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>
              <w:rPr>
                <w:rFonts w:ascii="Times New Roman" w:hAnsi="Times New Roman"/>
                <w:lang w:val="ru-RU" w:eastAsia="ru-RU"/>
              </w:rPr>
              <w:t>.27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9819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DA59B7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DA59B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Аппарат </w:t>
            </w:r>
            <w:proofErr w:type="spellStart"/>
            <w:r>
              <w:rPr>
                <w:rFonts w:ascii="Times New Roman" w:hAnsi="Times New Roman"/>
                <w:lang w:val="ru-RU"/>
              </w:rPr>
              <w:t>рентгенотелевизионный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передвижной </w:t>
            </w:r>
            <w:proofErr w:type="spellStart"/>
            <w:r>
              <w:rPr>
                <w:rFonts w:ascii="Times New Roman" w:hAnsi="Times New Roman"/>
                <w:lang w:val="ru-RU"/>
              </w:rPr>
              <w:t>хирургичес</w:t>
            </w:r>
            <w:proofErr w:type="spellEnd"/>
          </w:p>
          <w:p w:rsidR="00244856" w:rsidRDefault="00244856" w:rsidP="00DA59B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кий с </w:t>
            </w: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–д</w:t>
            </w:r>
            <w:proofErr w:type="gramEnd"/>
            <w:r>
              <w:rPr>
                <w:rFonts w:ascii="Times New Roman" w:hAnsi="Times New Roman"/>
                <w:lang w:val="ru-RU"/>
              </w:rPr>
              <w:t>угой.</w:t>
            </w:r>
          </w:p>
          <w:p w:rsidR="00244856" w:rsidRPr="005454A3" w:rsidRDefault="00244856" w:rsidP="00DA59B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(Аппарат рентгенодиагностический хирургический передвижной)</w:t>
            </w:r>
          </w:p>
          <w:p w:rsidR="00244856" w:rsidRPr="00A6058C" w:rsidRDefault="00244856" w:rsidP="002714A0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A6058C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F07232" w:rsidRDefault="00244856" w:rsidP="002678C2">
            <w:pPr>
              <w:jc w:val="both"/>
              <w:rPr>
                <w:rFonts w:ascii="Times New Roman" w:hAnsi="Times New Roman"/>
                <w:lang w:val="ru-RU"/>
              </w:rPr>
            </w:pPr>
            <w:r w:rsidRPr="002678C2">
              <w:rPr>
                <w:rFonts w:ascii="Times New Roman" w:hAnsi="Times New Roman"/>
                <w:lang w:val="ru-RU"/>
              </w:rPr>
              <w:t>для передачи и записи полноформатного изображения.</w:t>
            </w:r>
          </w:p>
        </w:tc>
        <w:tc>
          <w:tcPr>
            <w:tcW w:w="2122" w:type="dxa"/>
          </w:tcPr>
          <w:p w:rsidR="00244856" w:rsidRPr="0020617D" w:rsidRDefault="00244856" w:rsidP="008B1FD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Травматология и ортопедия</w:t>
            </w:r>
          </w:p>
        </w:tc>
        <w:tc>
          <w:tcPr>
            <w:tcW w:w="2415" w:type="dxa"/>
          </w:tcPr>
          <w:p w:rsidR="00244856" w:rsidRPr="00DA59B7" w:rsidRDefault="00244856" w:rsidP="00DA59B7">
            <w:pPr>
              <w:rPr>
                <w:rFonts w:ascii="Times New Roman" w:hAnsi="Times New Roman"/>
                <w:lang w:val="ru-RU"/>
              </w:rPr>
            </w:pPr>
            <w:r w:rsidRPr="00DA59B7">
              <w:rPr>
                <w:rFonts w:ascii="Times New Roman" w:hAnsi="Times New Roman"/>
                <w:lang w:val="ru-RU"/>
              </w:rPr>
              <w:t>Врач-травматолог-ортопед</w:t>
            </w:r>
          </w:p>
          <w:p w:rsidR="00244856" w:rsidRPr="00DA59B7" w:rsidRDefault="00244856" w:rsidP="00DA59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r w:rsidRPr="00DA59B7">
              <w:rPr>
                <w:rFonts w:ascii="Times New Roman" w:hAnsi="Times New Roman"/>
                <w:lang w:val="ru-RU"/>
              </w:rPr>
              <w:t xml:space="preserve">тделения травматологии и ортопедии </w:t>
            </w:r>
          </w:p>
          <w:p w:rsidR="00244856" w:rsidRPr="0020617D" w:rsidRDefault="00244856" w:rsidP="008B1FD0">
            <w:pPr>
              <w:suppressAutoHyphens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20617D" w:rsidRDefault="00244856" w:rsidP="008B1FD0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 w:rsidRPr="002678C2">
              <w:rPr>
                <w:rFonts w:ascii="Times New Roman" w:hAnsi="Times New Roman"/>
                <w:lang w:val="ru-RU"/>
              </w:rPr>
              <w:t>5 500 000,00</w:t>
            </w:r>
          </w:p>
        </w:tc>
      </w:tr>
      <w:tr w:rsidR="00244856" w:rsidRPr="00F07232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1.28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9819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1833A9" w:rsidRDefault="00244856" w:rsidP="002714A0">
            <w:pPr>
              <w:jc w:val="center"/>
              <w:rPr>
                <w:rFonts w:ascii="Times New Roman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Pr="001833A9" w:rsidRDefault="00244856" w:rsidP="00F07232">
            <w:pPr>
              <w:jc w:val="both"/>
              <w:rPr>
                <w:rFonts w:ascii="Times New Roman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 xml:space="preserve">Стол операционный (хирургический) </w:t>
            </w:r>
            <w:proofErr w:type="spellStart"/>
            <w:r w:rsidRPr="001833A9">
              <w:rPr>
                <w:rFonts w:ascii="Times New Roman" w:hAnsi="Times New Roman"/>
                <w:lang w:val="ru-RU"/>
              </w:rPr>
              <w:t>рентгеноконтрастный</w:t>
            </w:r>
            <w:proofErr w:type="spellEnd"/>
            <w:r w:rsidRPr="001833A9">
              <w:rPr>
                <w:rFonts w:ascii="Times New Roman" w:hAnsi="Times New Roman"/>
                <w:lang w:val="ru-RU"/>
              </w:rPr>
              <w:t>.</w:t>
            </w:r>
          </w:p>
          <w:p w:rsidR="00244856" w:rsidRPr="001833A9" w:rsidRDefault="00244856" w:rsidP="00F07232">
            <w:pPr>
              <w:jc w:val="both"/>
              <w:rPr>
                <w:rFonts w:ascii="Times New Roman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 xml:space="preserve">Ортопедическая приставка к столу операционному (хирургическому) </w:t>
            </w:r>
            <w:proofErr w:type="spellStart"/>
            <w:r w:rsidRPr="001833A9">
              <w:rPr>
                <w:rFonts w:ascii="Times New Roman" w:hAnsi="Times New Roman"/>
                <w:lang w:val="ru-RU"/>
              </w:rPr>
              <w:t>рентгеноконтрастному</w:t>
            </w:r>
            <w:proofErr w:type="spellEnd"/>
            <w:r w:rsidRPr="001833A9">
              <w:rPr>
                <w:rFonts w:ascii="Times New Roman" w:hAnsi="Times New Roman"/>
                <w:lang w:val="ru-RU"/>
              </w:rPr>
              <w:t>.</w:t>
            </w:r>
          </w:p>
          <w:p w:rsidR="00244856" w:rsidRPr="001833A9" w:rsidRDefault="00244856" w:rsidP="00F07232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1833A9">
              <w:rPr>
                <w:rFonts w:ascii="Times New Roman" w:hAnsi="Times New Roman"/>
                <w:lang w:val="ru-RU"/>
              </w:rPr>
              <w:t>(Стол операционный универсальный медицинский.</w:t>
            </w:r>
            <w:proofErr w:type="gramEnd"/>
          </w:p>
          <w:p w:rsidR="00244856" w:rsidRPr="001833A9" w:rsidRDefault="00244856" w:rsidP="00F07232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1833A9">
              <w:rPr>
                <w:rFonts w:ascii="Times New Roman" w:hAnsi="Times New Roman"/>
                <w:lang w:val="ru-RU"/>
              </w:rPr>
              <w:t xml:space="preserve">Комплекты съемных приспособлений и принадлежностей к изделиям медицинского назначения). </w:t>
            </w:r>
            <w:proofErr w:type="gramEnd"/>
          </w:p>
          <w:p w:rsidR="00244856" w:rsidRPr="001833A9" w:rsidRDefault="00244856" w:rsidP="00F07232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1833A9" w:rsidRDefault="00244856" w:rsidP="00F07232">
            <w:pPr>
              <w:jc w:val="both"/>
              <w:rPr>
                <w:rFonts w:ascii="Times New Roman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>для травматологических и ортопедических операций.</w:t>
            </w:r>
          </w:p>
          <w:p w:rsidR="00244856" w:rsidRPr="001833A9" w:rsidRDefault="00244856" w:rsidP="002714A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1833A9" w:rsidRDefault="00244856" w:rsidP="00FF4979">
            <w:pPr>
              <w:rPr>
                <w:rFonts w:ascii="Times New Roman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>Травматология и ортопедия</w:t>
            </w:r>
          </w:p>
        </w:tc>
        <w:tc>
          <w:tcPr>
            <w:tcW w:w="2415" w:type="dxa"/>
          </w:tcPr>
          <w:p w:rsidR="00244856" w:rsidRPr="001833A9" w:rsidRDefault="00244856" w:rsidP="00FF4979">
            <w:pPr>
              <w:rPr>
                <w:rFonts w:ascii="Times New Roman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>Врач-травматолог-ортопед</w:t>
            </w:r>
          </w:p>
          <w:p w:rsidR="00244856" w:rsidRPr="001833A9" w:rsidRDefault="00244856" w:rsidP="00FF4979">
            <w:pPr>
              <w:rPr>
                <w:rFonts w:ascii="Times New Roman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 xml:space="preserve">отделения травматологии и ортопедии </w:t>
            </w:r>
          </w:p>
          <w:p w:rsidR="00244856" w:rsidRPr="001833A9" w:rsidRDefault="00244856" w:rsidP="00FF4979">
            <w:pPr>
              <w:suppressAutoHyphens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1833A9" w:rsidRDefault="00244856" w:rsidP="002714A0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1833A9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 w:rsidRPr="001833A9">
              <w:rPr>
                <w:rFonts w:ascii="Times New Roman" w:hAnsi="Times New Roman"/>
                <w:lang w:val="ru-RU"/>
              </w:rPr>
              <w:t>1 800 000,00</w:t>
            </w:r>
          </w:p>
        </w:tc>
      </w:tr>
      <w:tr w:rsidR="00244856" w:rsidRPr="00B473A6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8B1FD0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  <w:r w:rsidRPr="00B473A6">
              <w:rPr>
                <w:rFonts w:ascii="Times New Roman" w:hAnsi="Times New Roman"/>
                <w:lang w:val="ru-RU" w:eastAsia="ru-RU"/>
              </w:rPr>
              <w:t xml:space="preserve">Итого </w:t>
            </w:r>
            <w:r>
              <w:rPr>
                <w:rFonts w:ascii="Times New Roman" w:hAnsi="Times New Roman"/>
                <w:lang w:val="ru-RU" w:eastAsia="ru-RU"/>
              </w:rPr>
              <w:t xml:space="preserve">по </w:t>
            </w:r>
            <w:r w:rsidRPr="00B473A6">
              <w:rPr>
                <w:rFonts w:ascii="Times New Roman" w:hAnsi="Times New Roman"/>
                <w:lang w:val="ru-RU" w:eastAsia="ru-RU"/>
              </w:rPr>
              <w:t xml:space="preserve">ГУЗ </w:t>
            </w:r>
            <w:r w:rsidRPr="00B473A6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Клиническая больница № </w:t>
            </w:r>
            <w:r w:rsidRPr="00B473A6">
              <w:rPr>
                <w:rFonts w:ascii="Times New Roman" w:hAnsi="Times New Roman"/>
                <w:lang w:val="ru-RU"/>
              </w:rPr>
              <w:t>12"</w:t>
            </w:r>
          </w:p>
        </w:tc>
        <w:tc>
          <w:tcPr>
            <w:tcW w:w="2247" w:type="dxa"/>
            <w:gridSpan w:val="2"/>
          </w:tcPr>
          <w:p w:rsidR="00244856" w:rsidRPr="008B1FD0" w:rsidRDefault="00244856" w:rsidP="003A195C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B473A6">
              <w:rPr>
                <w:rFonts w:ascii="Times New Roman" w:hAnsi="Times New Roman"/>
                <w:lang w:val="ru-RU"/>
              </w:rPr>
              <w:t>9 11</w:t>
            </w:r>
            <w:r w:rsidR="003A195C">
              <w:rPr>
                <w:rFonts w:ascii="Times New Roman" w:hAnsi="Times New Roman"/>
                <w:lang w:val="ru-RU"/>
              </w:rPr>
              <w:t>5</w:t>
            </w:r>
            <w:r w:rsidRPr="00B473A6">
              <w:rPr>
                <w:rFonts w:ascii="Times New Roman" w:hAnsi="Times New Roman"/>
                <w:lang w:val="ru-RU"/>
              </w:rPr>
              <w:t> </w:t>
            </w:r>
            <w:r w:rsidR="003A195C">
              <w:rPr>
                <w:rFonts w:ascii="Times New Roman" w:hAnsi="Times New Roman"/>
                <w:lang w:val="ru-RU"/>
              </w:rPr>
              <w:t>614</w:t>
            </w:r>
            <w:r w:rsidRPr="00B473A6">
              <w:rPr>
                <w:rFonts w:ascii="Times New Roman" w:hAnsi="Times New Roman"/>
                <w:lang w:val="ru-RU"/>
              </w:rPr>
              <w:t>,00</w:t>
            </w:r>
          </w:p>
        </w:tc>
      </w:tr>
      <w:tr w:rsidR="00244856" w:rsidRPr="00D31AC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836758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1.29</w:t>
            </w:r>
          </w:p>
        </w:tc>
        <w:tc>
          <w:tcPr>
            <w:tcW w:w="2168" w:type="dxa"/>
            <w:gridSpan w:val="2"/>
          </w:tcPr>
          <w:p w:rsidR="00244856" w:rsidRPr="00DD2F8A" w:rsidRDefault="00244856" w:rsidP="009819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244856" w:rsidRPr="00836758" w:rsidRDefault="00244856" w:rsidP="0098199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клиническая больница скорой медицинской помощи № 25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Pr="0079417E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Pr="0079417E" w:rsidRDefault="00244856" w:rsidP="008B1FD0">
            <w:pPr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прикроватный для контроля физиологических параметров</w:t>
            </w:r>
            <w:r w:rsidRPr="0079417E">
              <w:rPr>
                <w:rFonts w:ascii="Times New Roman" w:hAnsi="Times New Roman"/>
                <w:lang w:val="ru-RU"/>
              </w:rPr>
              <w:t>.</w:t>
            </w:r>
          </w:p>
          <w:p w:rsidR="00244856" w:rsidRPr="0079417E" w:rsidRDefault="00244856" w:rsidP="008B1FD0">
            <w:pPr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 xml:space="preserve">(Система мониторинга пациента на время магнитно-резонансной томографии).      </w:t>
            </w:r>
          </w:p>
          <w:p w:rsidR="00244856" w:rsidRPr="0079417E" w:rsidRDefault="00244856" w:rsidP="008B1FD0">
            <w:pPr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 xml:space="preserve">       Характеристики:</w:t>
            </w:r>
          </w:p>
          <w:p w:rsidR="00244856" w:rsidRPr="00A6453A" w:rsidRDefault="00244856" w:rsidP="00AE0178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 xml:space="preserve">для контроля </w:t>
            </w:r>
            <w:r>
              <w:rPr>
                <w:rFonts w:ascii="Times New Roman" w:hAnsi="Times New Roman"/>
                <w:lang w:val="ru-RU"/>
              </w:rPr>
              <w:t>основных показателей состояния организма пациентов во время процедур МРТ.</w:t>
            </w:r>
          </w:p>
        </w:tc>
        <w:tc>
          <w:tcPr>
            <w:tcW w:w="2122" w:type="dxa"/>
          </w:tcPr>
          <w:p w:rsidR="00244856" w:rsidRPr="00EB4FF3" w:rsidRDefault="00244856" w:rsidP="008B1FD0">
            <w:pPr>
              <w:rPr>
                <w:rFonts w:ascii="Times New Roman" w:hAnsi="Times New Roman"/>
              </w:rPr>
            </w:pPr>
            <w:r w:rsidRPr="00EB4FF3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EB4FF3">
              <w:rPr>
                <w:rFonts w:ascii="Times New Roman" w:hAnsi="Times New Roman"/>
              </w:rPr>
              <w:t>нестезиология</w:t>
            </w:r>
            <w:proofErr w:type="spellEnd"/>
            <w:r w:rsidRPr="00EB4FF3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B4FF3">
              <w:rPr>
                <w:rFonts w:ascii="Times New Roman" w:hAnsi="Times New Roman"/>
              </w:rPr>
              <w:t>-</w:t>
            </w:r>
            <w:proofErr w:type="spellStart"/>
            <w:r w:rsidRPr="00EB4FF3">
              <w:rPr>
                <w:rFonts w:ascii="Times New Roman" w:hAnsi="Times New Roman"/>
              </w:rPr>
              <w:t>р</w:t>
            </w:r>
            <w:proofErr w:type="gramEnd"/>
            <w:r w:rsidRPr="00EB4FF3">
              <w:rPr>
                <w:rFonts w:ascii="Times New Roman" w:hAnsi="Times New Roman"/>
              </w:rPr>
              <w:t>еаниматология</w:t>
            </w:r>
            <w:proofErr w:type="spellEnd"/>
          </w:p>
          <w:p w:rsidR="00244856" w:rsidRPr="00EB4FF3" w:rsidRDefault="00244856" w:rsidP="008B1FD0">
            <w:pPr>
              <w:rPr>
                <w:rFonts w:ascii="Times New Roman" w:hAnsi="Times New Roman"/>
              </w:rPr>
            </w:pPr>
          </w:p>
          <w:p w:rsidR="00244856" w:rsidRPr="00EB4FF3" w:rsidRDefault="00244856" w:rsidP="008B1FD0">
            <w:pPr>
              <w:rPr>
                <w:rFonts w:ascii="Times New Roman" w:hAnsi="Times New Roman"/>
              </w:rPr>
            </w:pPr>
          </w:p>
          <w:p w:rsidR="00244856" w:rsidRPr="00EB4FF3" w:rsidRDefault="00244856" w:rsidP="008B1FD0">
            <w:pPr>
              <w:rPr>
                <w:rFonts w:ascii="Times New Roman" w:hAnsi="Times New Roman"/>
              </w:rPr>
            </w:pPr>
          </w:p>
          <w:p w:rsidR="00244856" w:rsidRPr="00EB4FF3" w:rsidRDefault="00244856" w:rsidP="008B1FD0">
            <w:pPr>
              <w:rPr>
                <w:rFonts w:ascii="Times New Roman" w:hAnsi="Times New Roman"/>
              </w:rPr>
            </w:pPr>
          </w:p>
          <w:p w:rsidR="00244856" w:rsidRPr="00EB4FF3" w:rsidRDefault="00244856" w:rsidP="008B1FD0">
            <w:pPr>
              <w:rPr>
                <w:rFonts w:ascii="Times New Roman" w:hAnsi="Times New Roman"/>
              </w:rPr>
            </w:pPr>
          </w:p>
          <w:p w:rsidR="00244856" w:rsidRPr="00EB4FF3" w:rsidRDefault="00244856" w:rsidP="008B1FD0">
            <w:pPr>
              <w:rPr>
                <w:rFonts w:ascii="Times New Roman" w:hAnsi="Times New Roman"/>
              </w:rPr>
            </w:pPr>
          </w:p>
        </w:tc>
        <w:tc>
          <w:tcPr>
            <w:tcW w:w="2415" w:type="dxa"/>
          </w:tcPr>
          <w:p w:rsidR="00244856" w:rsidRPr="00EB4FF3" w:rsidRDefault="00244856" w:rsidP="00EB4FF3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EB4FF3">
              <w:rPr>
                <w:rFonts w:ascii="Times New Roman" w:hAnsi="Times New Roman"/>
                <w:lang w:val="ru-RU" w:eastAsia="zh-CN"/>
              </w:rPr>
              <w:t xml:space="preserve">Врач  анестезиолог </w:t>
            </w:r>
            <w:proofErr w:type="gramStart"/>
            <w:r w:rsidRPr="00EB4FF3">
              <w:rPr>
                <w:rFonts w:ascii="Times New Roman" w:hAnsi="Times New Roman"/>
                <w:lang w:val="ru-RU" w:eastAsia="zh-CN"/>
              </w:rPr>
              <w:t>–р</w:t>
            </w:r>
            <w:proofErr w:type="gramEnd"/>
            <w:r w:rsidRPr="00EB4FF3">
              <w:rPr>
                <w:rFonts w:ascii="Times New Roman" w:hAnsi="Times New Roman"/>
                <w:lang w:val="ru-RU" w:eastAsia="zh-CN"/>
              </w:rPr>
              <w:t>еаниматолог отделения анестезиологии-  реанима</w:t>
            </w:r>
            <w:r>
              <w:rPr>
                <w:rFonts w:ascii="Times New Roman" w:hAnsi="Times New Roman"/>
                <w:lang w:val="ru-RU" w:eastAsia="zh-CN"/>
              </w:rPr>
              <w:t>ции</w:t>
            </w:r>
          </w:p>
          <w:p w:rsidR="00244856" w:rsidRPr="00EB4FF3" w:rsidRDefault="00244856" w:rsidP="00EB4FF3">
            <w:pPr>
              <w:suppressAutoHyphens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70" w:type="dxa"/>
            <w:gridSpan w:val="2"/>
          </w:tcPr>
          <w:p w:rsidR="00244856" w:rsidRPr="00EB4FF3" w:rsidRDefault="00244856" w:rsidP="00EB4FF3">
            <w:pPr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A6453A" w:rsidRDefault="00244856" w:rsidP="0079417E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3 100 000,00</w:t>
            </w:r>
          </w:p>
        </w:tc>
      </w:tr>
      <w:tr w:rsidR="00244856" w:rsidRPr="00D31AC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836758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1.</w:t>
            </w:r>
            <w:r>
              <w:rPr>
                <w:rFonts w:ascii="Times New Roman" w:hAnsi="Times New Roman"/>
                <w:lang w:val="ru-RU" w:eastAsia="ru-RU"/>
              </w:rPr>
              <w:t>30</w:t>
            </w:r>
          </w:p>
        </w:tc>
        <w:tc>
          <w:tcPr>
            <w:tcW w:w="2168" w:type="dxa"/>
            <w:gridSpan w:val="2"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244856" w:rsidRPr="00836758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</w:t>
            </w:r>
            <w:r w:rsidRPr="00836758">
              <w:rPr>
                <w:rFonts w:ascii="Times New Roman" w:hAnsi="Times New Roman"/>
                <w:lang w:val="ru-RU"/>
              </w:rPr>
              <w:t>ентральная районная больница</w:t>
            </w:r>
            <w:r>
              <w:rPr>
                <w:rFonts w:ascii="Times New Roman" w:hAnsi="Times New Roman"/>
                <w:lang w:val="ru-RU"/>
              </w:rPr>
              <w:t xml:space="preserve"> Дубовского муниципального района</w:t>
            </w:r>
            <w:r w:rsidRPr="0083675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Pr="00836758" w:rsidRDefault="00244856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244856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244856" w:rsidRPr="007938A1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244856" w:rsidRPr="005527C3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244856" w:rsidRPr="00836758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836758" w:rsidRDefault="00244856" w:rsidP="00836758">
            <w:pPr>
              <w:rPr>
                <w:rFonts w:ascii="Times New Roman" w:hAnsi="Times New Roman"/>
              </w:rPr>
            </w:pPr>
            <w:r w:rsidRPr="00836758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836758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244856" w:rsidRPr="00836758" w:rsidRDefault="00244856" w:rsidP="00836758">
            <w:pPr>
              <w:rPr>
                <w:rFonts w:ascii="Times New Roman" w:hAnsi="Times New Roman"/>
              </w:rPr>
            </w:pPr>
          </w:p>
          <w:p w:rsidR="00244856" w:rsidRPr="00F76C8A" w:rsidRDefault="00244856" w:rsidP="00836758">
            <w:pPr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415" w:type="dxa"/>
          </w:tcPr>
          <w:p w:rsidR="00244856" w:rsidRPr="00836758" w:rsidRDefault="00244856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836758">
              <w:rPr>
                <w:rFonts w:ascii="Times New Roman" w:hAnsi="Times New Roman"/>
                <w:lang w:val="ru-RU" w:eastAsia="zh-CN"/>
              </w:rPr>
              <w:t>Заведующий отделением анестезиологии и реанимации</w:t>
            </w:r>
            <w:r>
              <w:rPr>
                <w:rFonts w:ascii="Times New Roman" w:hAnsi="Times New Roman"/>
                <w:lang w:val="ru-RU" w:eastAsia="zh-CN"/>
              </w:rPr>
              <w:t xml:space="preserve"> </w:t>
            </w:r>
            <w:proofErr w:type="gramStart"/>
            <w:r w:rsidRPr="00836758">
              <w:rPr>
                <w:rFonts w:ascii="Times New Roman" w:hAnsi="Times New Roman"/>
                <w:lang w:val="ru-RU" w:eastAsia="zh-CN"/>
              </w:rPr>
              <w:t>-в</w:t>
            </w:r>
            <w:proofErr w:type="gramEnd"/>
            <w:r w:rsidRPr="00836758">
              <w:rPr>
                <w:rFonts w:ascii="Times New Roman" w:hAnsi="Times New Roman"/>
                <w:lang w:val="ru-RU" w:eastAsia="zh-CN"/>
              </w:rPr>
              <w:t>рач – анестезиолог-реаниматолог;</w:t>
            </w:r>
          </w:p>
          <w:p w:rsidR="00244856" w:rsidRPr="00836758" w:rsidRDefault="00244856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836758">
              <w:rPr>
                <w:rFonts w:ascii="Times New Roman" w:hAnsi="Times New Roman"/>
                <w:lang w:val="ru-RU" w:eastAsia="zh-CN"/>
              </w:rPr>
              <w:t xml:space="preserve">рач  анестезиолог </w:t>
            </w:r>
            <w:proofErr w:type="gramStart"/>
            <w:r w:rsidRPr="00836758">
              <w:rPr>
                <w:rFonts w:ascii="Times New Roman" w:hAnsi="Times New Roman"/>
                <w:lang w:val="ru-RU" w:eastAsia="zh-CN"/>
              </w:rPr>
              <w:t>–р</w:t>
            </w:r>
            <w:proofErr w:type="gramEnd"/>
            <w:r w:rsidRPr="00836758">
              <w:rPr>
                <w:rFonts w:ascii="Times New Roman" w:hAnsi="Times New Roman"/>
                <w:lang w:val="ru-RU" w:eastAsia="zh-CN"/>
              </w:rPr>
              <w:t>еаниматолог отделения анестезиологии и реанимации</w:t>
            </w:r>
          </w:p>
          <w:p w:rsidR="00244856" w:rsidRPr="00F76C8A" w:rsidRDefault="00244856" w:rsidP="00836758">
            <w:pPr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570" w:type="dxa"/>
            <w:gridSpan w:val="2"/>
          </w:tcPr>
          <w:p w:rsidR="00244856" w:rsidRPr="00F76C8A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F76C8A" w:rsidRDefault="00244856" w:rsidP="0098199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244856" w:rsidRPr="00D31AC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836758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1.31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836758" w:rsidRDefault="00244856" w:rsidP="00482880">
            <w:pPr>
              <w:jc w:val="center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244856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244856" w:rsidRPr="007938A1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244856" w:rsidRPr="005527C3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244856" w:rsidRPr="00836758" w:rsidRDefault="00244856" w:rsidP="004828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836758" w:rsidRDefault="00244856" w:rsidP="00482880">
            <w:pPr>
              <w:rPr>
                <w:rFonts w:ascii="Times New Roman" w:hAnsi="Times New Roman"/>
              </w:rPr>
            </w:pPr>
            <w:r w:rsidRPr="00836758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836758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244856" w:rsidRPr="00836758" w:rsidRDefault="00244856" w:rsidP="00482880">
            <w:pPr>
              <w:rPr>
                <w:rFonts w:ascii="Times New Roman" w:hAnsi="Times New Roman"/>
              </w:rPr>
            </w:pPr>
          </w:p>
          <w:p w:rsidR="00244856" w:rsidRPr="00F76C8A" w:rsidRDefault="00244856" w:rsidP="00482880">
            <w:pPr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415" w:type="dxa"/>
          </w:tcPr>
          <w:p w:rsidR="00244856" w:rsidRPr="00836758" w:rsidRDefault="00244856" w:rsidP="0048288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836758">
              <w:rPr>
                <w:rFonts w:ascii="Times New Roman" w:hAnsi="Times New Roman"/>
                <w:lang w:val="ru-RU" w:eastAsia="zh-CN"/>
              </w:rPr>
              <w:t>Заведующий отделением анестезиологии и реанимации</w:t>
            </w:r>
            <w:r>
              <w:rPr>
                <w:rFonts w:ascii="Times New Roman" w:hAnsi="Times New Roman"/>
                <w:lang w:val="ru-RU" w:eastAsia="zh-CN"/>
              </w:rPr>
              <w:t xml:space="preserve"> </w:t>
            </w:r>
            <w:proofErr w:type="gramStart"/>
            <w:r w:rsidRPr="00836758">
              <w:rPr>
                <w:rFonts w:ascii="Times New Roman" w:hAnsi="Times New Roman"/>
                <w:lang w:val="ru-RU" w:eastAsia="zh-CN"/>
              </w:rPr>
              <w:t>-в</w:t>
            </w:r>
            <w:proofErr w:type="gramEnd"/>
            <w:r w:rsidRPr="00836758">
              <w:rPr>
                <w:rFonts w:ascii="Times New Roman" w:hAnsi="Times New Roman"/>
                <w:lang w:val="ru-RU" w:eastAsia="zh-CN"/>
              </w:rPr>
              <w:t>рач – анестезиолог-реаниматолог;</w:t>
            </w:r>
          </w:p>
          <w:p w:rsidR="00244856" w:rsidRPr="00836758" w:rsidRDefault="00244856" w:rsidP="0048288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836758">
              <w:rPr>
                <w:rFonts w:ascii="Times New Roman" w:hAnsi="Times New Roman"/>
                <w:lang w:val="ru-RU" w:eastAsia="zh-CN"/>
              </w:rPr>
              <w:t xml:space="preserve">рач  анестезиолог </w:t>
            </w:r>
            <w:proofErr w:type="gramStart"/>
            <w:r w:rsidRPr="00836758">
              <w:rPr>
                <w:rFonts w:ascii="Times New Roman" w:hAnsi="Times New Roman"/>
                <w:lang w:val="ru-RU" w:eastAsia="zh-CN"/>
              </w:rPr>
              <w:t>–р</w:t>
            </w:r>
            <w:proofErr w:type="gramEnd"/>
            <w:r w:rsidRPr="00836758">
              <w:rPr>
                <w:rFonts w:ascii="Times New Roman" w:hAnsi="Times New Roman"/>
                <w:lang w:val="ru-RU" w:eastAsia="zh-CN"/>
              </w:rPr>
              <w:t>еаниматолог отделения анестезиологии и реанимации</w:t>
            </w:r>
          </w:p>
          <w:p w:rsidR="00244856" w:rsidRPr="00F76C8A" w:rsidRDefault="00244856" w:rsidP="00482880">
            <w:pPr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570" w:type="dxa"/>
            <w:gridSpan w:val="2"/>
          </w:tcPr>
          <w:p w:rsidR="00244856" w:rsidRPr="00F76C8A" w:rsidRDefault="00244856" w:rsidP="00482880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F76C8A" w:rsidRDefault="00244856" w:rsidP="00482880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244856" w:rsidRPr="00BE4C1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836758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1.32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766E6E" w:rsidRDefault="00244856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Наименование медицинского оборудования</w:t>
            </w:r>
            <w:r w:rsidRPr="00766E6E">
              <w:rPr>
                <w:rFonts w:ascii="Times New Roman" w:hAnsi="Times New Roman"/>
                <w:lang w:val="ru-RU"/>
              </w:rPr>
              <w:t>:</w:t>
            </w:r>
          </w:p>
          <w:p w:rsidR="00244856" w:rsidRPr="00766E6E" w:rsidRDefault="00244856" w:rsidP="00766E6E">
            <w:pPr>
              <w:widowControl w:val="0"/>
              <w:adjustRightInd w:val="0"/>
              <w:rPr>
                <w:rFonts w:ascii="Times New Roman" w:hAnsi="Times New Roman"/>
                <w:lang w:val="ru-RU"/>
              </w:rPr>
            </w:pPr>
            <w:r w:rsidRPr="00766E6E">
              <w:rPr>
                <w:rFonts w:ascii="Times New Roman" w:hAnsi="Times New Roman"/>
                <w:lang w:val="ru-RU"/>
              </w:rPr>
              <w:t>Стол операционный универсальный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766E6E" w:rsidRDefault="00244856" w:rsidP="00766E6E">
            <w:pPr>
              <w:widowControl w:val="0"/>
              <w:adjustRightInd w:val="0"/>
              <w:rPr>
                <w:rFonts w:ascii="Times New Roman" w:hAnsi="Times New Roman"/>
                <w:lang w:val="ru-RU"/>
              </w:rPr>
            </w:pPr>
            <w:r w:rsidRPr="00766E6E">
              <w:rPr>
                <w:rFonts w:ascii="Times New Roman" w:hAnsi="Times New Roman"/>
                <w:lang w:val="ru-RU"/>
              </w:rPr>
              <w:t xml:space="preserve">(Стол </w:t>
            </w:r>
            <w:proofErr w:type="spellStart"/>
            <w:r>
              <w:rPr>
                <w:rFonts w:ascii="Times New Roman" w:hAnsi="Times New Roman"/>
                <w:lang w:val="ru-RU"/>
              </w:rPr>
              <w:t>о</w:t>
            </w:r>
            <w:r w:rsidRPr="00766E6E">
              <w:rPr>
                <w:rFonts w:ascii="Times New Roman" w:hAnsi="Times New Roman"/>
                <w:lang w:val="ru-RU"/>
              </w:rPr>
              <w:t>бщехирургический</w:t>
            </w:r>
            <w:proofErr w:type="spellEnd"/>
            <w:r w:rsidRPr="00766E6E">
              <w:rPr>
                <w:rFonts w:ascii="Times New Roman" w:hAnsi="Times New Roman"/>
                <w:lang w:val="ru-RU"/>
              </w:rPr>
              <w:t>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3A57E8" w:rsidRDefault="00244856" w:rsidP="00766E6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Pr="00766E6E" w:rsidRDefault="00244856" w:rsidP="00766E6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хирургических операций.</w:t>
            </w:r>
            <w:r w:rsidRPr="003A57E8">
              <w:rPr>
                <w:rFonts w:ascii="Times New Roman" w:hAnsi="Times New Roman"/>
                <w:lang w:val="ru-RU"/>
              </w:rPr>
              <w:t xml:space="preserve"> </w:t>
            </w:r>
          </w:p>
          <w:p w:rsidR="00244856" w:rsidRPr="00766E6E" w:rsidRDefault="00244856" w:rsidP="0083675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836758" w:rsidRDefault="00244856" w:rsidP="00BE4C1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Хирургия</w:t>
            </w:r>
          </w:p>
        </w:tc>
        <w:tc>
          <w:tcPr>
            <w:tcW w:w="2415" w:type="dxa"/>
          </w:tcPr>
          <w:p w:rsidR="00244856" w:rsidRPr="00BE4C1B" w:rsidRDefault="00244856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Заведующий </w:t>
            </w:r>
            <w:proofErr w:type="gramStart"/>
            <w:r>
              <w:rPr>
                <w:rFonts w:ascii="Times New Roman" w:hAnsi="Times New Roman"/>
                <w:lang w:val="ru-RU" w:eastAsia="zh-CN"/>
              </w:rPr>
              <w:t>хирургическим</w:t>
            </w:r>
            <w:proofErr w:type="gramEnd"/>
            <w:r>
              <w:rPr>
                <w:rFonts w:ascii="Times New Roman" w:hAnsi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 w:eastAsia="zh-CN"/>
              </w:rPr>
              <w:t>отделением-врач-хирург</w:t>
            </w:r>
            <w:proofErr w:type="spellEnd"/>
            <w:r w:rsidRPr="00BE4C1B">
              <w:rPr>
                <w:rFonts w:ascii="Times New Roman" w:hAnsi="Times New Roman"/>
                <w:lang w:val="ru-RU" w:eastAsia="zh-CN"/>
              </w:rPr>
              <w:t>;</w:t>
            </w:r>
          </w:p>
          <w:p w:rsidR="00244856" w:rsidRPr="00BE4C1B" w:rsidRDefault="00244856" w:rsidP="00BE4C1B">
            <w:pPr>
              <w:tabs>
                <w:tab w:val="center" w:pos="1100"/>
              </w:tabs>
              <w:suppressAutoHyphens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врач-хирург хирургического отделения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98199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600 000,00</w:t>
            </w:r>
          </w:p>
        </w:tc>
      </w:tr>
      <w:tr w:rsidR="00244856" w:rsidRPr="00A6453A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836758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C00320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00320"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C00320">
              <w:rPr>
                <w:rFonts w:ascii="Times New Roman" w:hAnsi="Times New Roman"/>
                <w:lang w:val="ru-RU"/>
              </w:rPr>
              <w:t>"Центральная районная больница Дубовского муниципального района"</w:t>
            </w:r>
          </w:p>
        </w:tc>
        <w:tc>
          <w:tcPr>
            <w:tcW w:w="2247" w:type="dxa"/>
            <w:gridSpan w:val="2"/>
          </w:tcPr>
          <w:p w:rsidR="00244856" w:rsidRPr="00C00320" w:rsidRDefault="00244856" w:rsidP="00A6453A">
            <w:pPr>
              <w:jc w:val="center"/>
              <w:rPr>
                <w:rFonts w:ascii="Times New Roman" w:hAnsi="Times New Roman"/>
                <w:lang w:val="ru-RU"/>
              </w:rPr>
            </w:pPr>
            <w:r w:rsidRPr="00C00320">
              <w:rPr>
                <w:rFonts w:ascii="Times New Roman" w:hAnsi="Times New Roman"/>
                <w:lang w:val="ru-RU"/>
              </w:rPr>
              <w:t>1 000 000,00</w:t>
            </w:r>
          </w:p>
        </w:tc>
      </w:tr>
      <w:tr w:rsidR="00244856" w:rsidRPr="00C0139E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1.33</w:t>
            </w:r>
          </w:p>
        </w:tc>
        <w:tc>
          <w:tcPr>
            <w:tcW w:w="2168" w:type="dxa"/>
            <w:gridSpan w:val="2"/>
          </w:tcPr>
          <w:p w:rsidR="00244856" w:rsidRPr="00C0139E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0139E">
              <w:rPr>
                <w:rFonts w:ascii="Times New Roman" w:hAnsi="Times New Roman"/>
                <w:lang w:val="ru-RU" w:eastAsia="ru-RU"/>
              </w:rPr>
              <w:t xml:space="preserve">Государственное   </w:t>
            </w:r>
            <w:r w:rsidRPr="00C0139E">
              <w:rPr>
                <w:rFonts w:ascii="Times New Roman" w:hAnsi="Times New Roman"/>
                <w:lang w:val="ru-RU" w:eastAsia="ru-RU"/>
              </w:rPr>
              <w:lastRenderedPageBreak/>
              <w:t>бюджетное учреждение здравоохранения</w:t>
            </w:r>
          </w:p>
          <w:p w:rsidR="00244856" w:rsidRPr="00A6453A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  <w:r w:rsidRPr="00C0139E">
              <w:rPr>
                <w:rFonts w:ascii="Times New Roman" w:hAnsi="Times New Roman"/>
                <w:lang w:val="ru-RU"/>
              </w:rPr>
              <w:t>"Иловлинская    центральная районная больница"</w:t>
            </w:r>
          </w:p>
        </w:tc>
        <w:tc>
          <w:tcPr>
            <w:tcW w:w="2977" w:type="dxa"/>
            <w:gridSpan w:val="2"/>
          </w:tcPr>
          <w:p w:rsidR="00244856" w:rsidRDefault="00244856" w:rsidP="00C0139E">
            <w:pPr>
              <w:jc w:val="center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lastRenderedPageBreak/>
              <w:t xml:space="preserve">Наименование медицинского </w:t>
            </w:r>
            <w:r w:rsidRPr="00836758">
              <w:rPr>
                <w:rFonts w:ascii="Times New Roman" w:hAnsi="Times New Roman"/>
                <w:lang w:val="ru-RU"/>
              </w:rPr>
              <w:lastRenderedPageBreak/>
              <w:t>оборудования</w:t>
            </w:r>
            <w:r w:rsidRPr="00766E6E">
              <w:rPr>
                <w:rFonts w:ascii="Times New Roman" w:hAnsi="Times New Roman"/>
                <w:lang w:val="ru-RU"/>
              </w:rPr>
              <w:t>:</w:t>
            </w:r>
          </w:p>
          <w:p w:rsidR="00244856" w:rsidRDefault="00244856" w:rsidP="00C0139E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Дефибриллятор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Default="00244856" w:rsidP="00C0139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(Дефибриллятор автоматический наружный).</w:t>
            </w:r>
          </w:p>
          <w:p w:rsidR="00244856" w:rsidRPr="00C0139E" w:rsidRDefault="00244856" w:rsidP="00C013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Pr="00A6453A" w:rsidRDefault="00244856" w:rsidP="00D948D6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3B512C">
              <w:rPr>
                <w:rFonts w:ascii="Times New Roman" w:hAnsi="Times New Roman"/>
                <w:lang w:val="ru-RU"/>
              </w:rPr>
              <w:t xml:space="preserve">для </w:t>
            </w:r>
            <w:r>
              <w:rPr>
                <w:rFonts w:ascii="Times New Roman" w:hAnsi="Times New Roman"/>
                <w:lang w:val="ru-RU"/>
              </w:rPr>
              <w:t>проведения сердечно-легочной реанимации.</w:t>
            </w:r>
          </w:p>
        </w:tc>
        <w:tc>
          <w:tcPr>
            <w:tcW w:w="2122" w:type="dxa"/>
          </w:tcPr>
          <w:p w:rsidR="00244856" w:rsidRPr="00A6453A" w:rsidRDefault="00244856" w:rsidP="00D730F0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C0139E" w:rsidRDefault="00244856" w:rsidP="00C0139E">
            <w:pPr>
              <w:suppressAutoHyphens/>
              <w:rPr>
                <w:rFonts w:ascii="Times New Roman" w:hAnsi="Times New Roman"/>
                <w:highlight w:val="green"/>
                <w:lang w:val="ru-RU" w:eastAsia="zh-CN"/>
              </w:rPr>
            </w:pPr>
            <w:r w:rsidRPr="00C0139E">
              <w:rPr>
                <w:rFonts w:ascii="Times New Roman" w:hAnsi="Times New Roman"/>
                <w:bCs/>
                <w:iCs/>
                <w:lang w:val="ru-RU"/>
              </w:rPr>
              <w:t xml:space="preserve">Врач-анестезиолог-реаниматолог </w:t>
            </w:r>
            <w:r w:rsidRPr="00C0139E">
              <w:rPr>
                <w:rFonts w:ascii="Times New Roman" w:hAnsi="Times New Roman"/>
                <w:bCs/>
                <w:iCs/>
                <w:lang w:val="ru-RU"/>
              </w:rPr>
              <w:lastRenderedPageBreak/>
              <w:t>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244856" w:rsidRPr="00A6453A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A6453A" w:rsidRDefault="00BD0207" w:rsidP="00BD0207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199</w:t>
            </w:r>
            <w:r w:rsidR="00244856" w:rsidRPr="00E06B2F">
              <w:rPr>
                <w:rFonts w:ascii="Times New Roman" w:hAnsi="Times New Roman"/>
                <w:lang w:val="ru-RU"/>
              </w:rPr>
              <w:t> 000,00</w:t>
            </w:r>
          </w:p>
        </w:tc>
      </w:tr>
      <w:tr w:rsidR="00244856" w:rsidRPr="0079417E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1.34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D5503C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5503C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244856" w:rsidRPr="00836758" w:rsidRDefault="00244856" w:rsidP="00C82C0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5503C">
              <w:rPr>
                <w:rFonts w:ascii="Times New Roman" w:hAnsi="Times New Roman"/>
                <w:lang w:val="ru-RU"/>
              </w:rPr>
              <w:t>"Центральная городская больница г. Камышина"</w:t>
            </w:r>
          </w:p>
        </w:tc>
        <w:tc>
          <w:tcPr>
            <w:tcW w:w="2977" w:type="dxa"/>
            <w:gridSpan w:val="2"/>
          </w:tcPr>
          <w:p w:rsidR="00244856" w:rsidRPr="00EB1BD1" w:rsidRDefault="00244856" w:rsidP="002714A0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EB1BD1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Default="00244856" w:rsidP="002714A0">
            <w:pPr>
              <w:jc w:val="both"/>
              <w:rPr>
                <w:rFonts w:ascii="Times New Roman" w:hAnsi="Times New Roman"/>
                <w:color w:val="0D0D0D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Монитор пациента  (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оксиметрия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, 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неинвазивное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 артериальное давление, электрокардиограмма, частота дыхания, температура). </w:t>
            </w:r>
          </w:p>
          <w:p w:rsidR="00244856" w:rsidRPr="002714A0" w:rsidRDefault="00244856" w:rsidP="002714A0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(Монитор реанимационный и анестезиологический для контроля ряда физиологических параметров).</w:t>
            </w:r>
          </w:p>
          <w:p w:rsidR="00244856" w:rsidRPr="00F07232" w:rsidRDefault="00244856" w:rsidP="002714A0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2714A0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2714A0" w:rsidRDefault="00244856" w:rsidP="002714A0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lang w:val="ru-RU"/>
              </w:rPr>
              <w:t>для контроля ряда физиологических параметров.</w:t>
            </w:r>
          </w:p>
        </w:tc>
        <w:tc>
          <w:tcPr>
            <w:tcW w:w="2122" w:type="dxa"/>
          </w:tcPr>
          <w:p w:rsidR="00244856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2714A0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реаниматологии – врач – анестезиолог-реаниматолог </w:t>
            </w:r>
          </w:p>
          <w:p w:rsidR="00244856" w:rsidRPr="002714A0" w:rsidRDefault="00244856" w:rsidP="002714A0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714A0" w:rsidRDefault="00244856" w:rsidP="00F415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200 000</w:t>
            </w:r>
            <w:r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244856" w:rsidRPr="00C82C0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1.35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Default="00244856" w:rsidP="00FF4979">
            <w:pPr>
              <w:jc w:val="both"/>
              <w:rPr>
                <w:rFonts w:ascii="Times New Roman" w:hAnsi="Times New Roman"/>
                <w:color w:val="0D0D0D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Монитор пациента  (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оксиметрия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, 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неинвазивное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 артериальное давление, электрокардиограмма, </w:t>
            </w:r>
            <w:r w:rsidRPr="002714A0">
              <w:rPr>
                <w:rFonts w:ascii="Times New Roman" w:hAnsi="Times New Roman"/>
                <w:color w:val="0D0D0D"/>
                <w:lang w:val="ru-RU"/>
              </w:rPr>
              <w:lastRenderedPageBreak/>
              <w:t>частота дыхания, температура).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(Монитор реанимационный и анестезиологический для контроля ряда физиологических параметров).</w:t>
            </w:r>
          </w:p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2714A0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lang w:val="ru-RU"/>
              </w:rPr>
              <w:t>для контроля ряда физиологических параметров.</w:t>
            </w:r>
          </w:p>
        </w:tc>
        <w:tc>
          <w:tcPr>
            <w:tcW w:w="2122" w:type="dxa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реаниматологии – врач – анестезиолог-реаниматолог </w:t>
            </w:r>
          </w:p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 xml:space="preserve">рач-анестезиолог-реаниматолог </w:t>
            </w:r>
            <w:r w:rsidRPr="002714A0">
              <w:rPr>
                <w:rFonts w:ascii="Times New Roman" w:hAnsi="Times New Roman"/>
                <w:lang w:val="ru-RU" w:eastAsia="zh-CN"/>
              </w:rPr>
              <w:lastRenderedPageBreak/>
              <w:t>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714A0" w:rsidRDefault="00244856" w:rsidP="00F415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200 000</w:t>
            </w:r>
            <w:r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244856" w:rsidRPr="00C82C0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1.36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Default="00244856" w:rsidP="00FF4979">
            <w:pPr>
              <w:jc w:val="both"/>
              <w:rPr>
                <w:rFonts w:ascii="Times New Roman" w:hAnsi="Times New Roman"/>
                <w:color w:val="0D0D0D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Монитор пациента  (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оксиметрия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, 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неинвазивное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 артериальное давление, электрокардиограмма, частота дыхания, температура).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2714A0">
              <w:rPr>
                <w:rFonts w:ascii="Times New Roman" w:hAnsi="Times New Roman"/>
                <w:color w:val="0D0D0D"/>
                <w:lang w:val="ru-RU"/>
              </w:rPr>
              <w:t>(Монитор реанимационный и анестезиологический для контроля ряда физиологических параметров).)</w:t>
            </w:r>
            <w:proofErr w:type="gramEnd"/>
          </w:p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2714A0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lang w:val="ru-RU"/>
              </w:rPr>
              <w:t>для контроля ряда физиологических параметров.</w:t>
            </w:r>
          </w:p>
        </w:tc>
        <w:tc>
          <w:tcPr>
            <w:tcW w:w="2122" w:type="dxa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реаниматологии – врач – анестезиолог-реаниматолог </w:t>
            </w:r>
          </w:p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714A0" w:rsidRDefault="00244856" w:rsidP="00F415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200 000</w:t>
            </w:r>
            <w:r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244856" w:rsidRPr="00C82C0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1.37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Default="00244856" w:rsidP="00FF4979">
            <w:pPr>
              <w:jc w:val="both"/>
              <w:rPr>
                <w:rFonts w:ascii="Times New Roman" w:hAnsi="Times New Roman"/>
                <w:color w:val="0D0D0D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Монитор пациента (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оксиметрия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, 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неинвазивное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 </w:t>
            </w:r>
            <w:r w:rsidRPr="002714A0">
              <w:rPr>
                <w:rFonts w:ascii="Times New Roman" w:hAnsi="Times New Roman"/>
                <w:color w:val="0D0D0D"/>
                <w:lang w:val="ru-RU"/>
              </w:rPr>
              <w:lastRenderedPageBreak/>
              <w:t xml:space="preserve">артериальное давление, электрокардиограмма, частота дыхания, температура). 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(Монитор реанимационный и анестезиологический для контроля ряда физиологических параметров).</w:t>
            </w:r>
          </w:p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2714A0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lang w:val="ru-RU"/>
              </w:rPr>
              <w:t>для контроля ряда физиологических параметров.</w:t>
            </w:r>
          </w:p>
        </w:tc>
        <w:tc>
          <w:tcPr>
            <w:tcW w:w="2122" w:type="dxa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реаниматологии – врач – анестезиолог-реаниматолог </w:t>
            </w:r>
          </w:p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lastRenderedPageBreak/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714A0" w:rsidRDefault="00244856" w:rsidP="00F415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200 000</w:t>
            </w:r>
            <w:r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244856" w:rsidRPr="00C82C0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1.38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Default="00244856" w:rsidP="00FF4979">
            <w:pPr>
              <w:jc w:val="both"/>
              <w:rPr>
                <w:rFonts w:ascii="Times New Roman" w:hAnsi="Times New Roman"/>
                <w:color w:val="0D0D0D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Монитор пациента  (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оксиметрия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, 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неинвазивное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 артериальное давление, электрокардиограмма, частота дыхания, температура).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2714A0">
              <w:rPr>
                <w:rFonts w:ascii="Times New Roman" w:hAnsi="Times New Roman"/>
                <w:color w:val="0D0D0D"/>
                <w:lang w:val="ru-RU"/>
              </w:rPr>
              <w:t>(Монитор реанимационный и анестезиологический для контроля ряда физиологических параметров).)</w:t>
            </w:r>
            <w:proofErr w:type="gramEnd"/>
          </w:p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2714A0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lang w:val="ru-RU"/>
              </w:rPr>
              <w:t>для контроля ряда физиологических параметров.</w:t>
            </w:r>
          </w:p>
        </w:tc>
        <w:tc>
          <w:tcPr>
            <w:tcW w:w="2122" w:type="dxa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реаниматологии – врач – анестезиолог-реаниматолог </w:t>
            </w:r>
          </w:p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714A0" w:rsidRDefault="00244856" w:rsidP="00F415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200 000</w:t>
            </w:r>
            <w:r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244856" w:rsidRPr="00C82C0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1.39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Default="00244856" w:rsidP="00FF4979">
            <w:pPr>
              <w:jc w:val="both"/>
              <w:rPr>
                <w:rFonts w:ascii="Times New Roman" w:hAnsi="Times New Roman"/>
                <w:color w:val="0D0D0D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Монитор пациента  </w:t>
            </w:r>
            <w:r w:rsidRPr="002714A0">
              <w:rPr>
                <w:rFonts w:ascii="Times New Roman" w:hAnsi="Times New Roman"/>
                <w:color w:val="0D0D0D"/>
                <w:lang w:val="ru-RU"/>
              </w:rPr>
              <w:lastRenderedPageBreak/>
              <w:t>(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оксиметрия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, </w:t>
            </w:r>
            <w:proofErr w:type="spellStart"/>
            <w:r w:rsidRPr="002714A0">
              <w:rPr>
                <w:rFonts w:ascii="Times New Roman" w:hAnsi="Times New Roman"/>
                <w:color w:val="0D0D0D"/>
                <w:lang w:val="ru-RU"/>
              </w:rPr>
              <w:t>неинвазивное</w:t>
            </w:r>
            <w:proofErr w:type="spellEnd"/>
            <w:r w:rsidRPr="002714A0">
              <w:rPr>
                <w:rFonts w:ascii="Times New Roman" w:hAnsi="Times New Roman"/>
                <w:color w:val="0D0D0D"/>
                <w:lang w:val="ru-RU"/>
              </w:rPr>
              <w:t xml:space="preserve"> артериальное давление, электрокардиограмма, частота дыхания, температура).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color w:val="0D0D0D"/>
                <w:lang w:val="ru-RU"/>
              </w:rPr>
              <w:t>(Монитор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2714A0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2714A0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714A0">
              <w:rPr>
                <w:rFonts w:ascii="Times New Roman" w:hAnsi="Times New Roman"/>
                <w:lang w:val="ru-RU"/>
              </w:rPr>
              <w:t>для контроля ряда физиологических параметров.</w:t>
            </w:r>
          </w:p>
        </w:tc>
        <w:tc>
          <w:tcPr>
            <w:tcW w:w="2122" w:type="dxa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реаниматологии – </w:t>
            </w:r>
            <w:r w:rsidRPr="002714A0">
              <w:rPr>
                <w:rFonts w:ascii="Times New Roman" w:hAnsi="Times New Roman"/>
                <w:lang w:val="ru-RU" w:eastAsia="zh-CN"/>
              </w:rPr>
              <w:lastRenderedPageBreak/>
              <w:t xml:space="preserve">врач – анестезиолог-реаниматолог </w:t>
            </w:r>
          </w:p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714A0" w:rsidRDefault="00244856" w:rsidP="00F415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200 000</w:t>
            </w:r>
            <w:r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244856" w:rsidRPr="00292449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1.40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292449" w:rsidRDefault="00244856" w:rsidP="0029244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Pr="00292449" w:rsidRDefault="00244856" w:rsidP="00292449">
            <w:pPr>
              <w:jc w:val="both"/>
              <w:rPr>
                <w:rFonts w:ascii="Times New Roman" w:hAnsi="Times New Roman"/>
                <w:lang w:val="ru-RU"/>
              </w:rPr>
            </w:pPr>
            <w:r w:rsidRPr="00292449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292449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292449">
              <w:rPr>
                <w:rFonts w:ascii="Times New Roman" w:hAnsi="Times New Roman"/>
                <w:lang w:val="ru-RU"/>
              </w:rPr>
              <w:t xml:space="preserve"> искусственной вентиляции легких. </w:t>
            </w:r>
          </w:p>
          <w:p w:rsidR="00244856" w:rsidRPr="00292449" w:rsidRDefault="00244856" w:rsidP="00292449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292449">
              <w:rPr>
                <w:rFonts w:ascii="Times New Roman" w:hAnsi="Times New Roman"/>
                <w:lang w:val="ru-RU"/>
              </w:rPr>
              <w:t>(</w:t>
            </w:r>
            <w:r w:rsidRPr="00292449">
              <w:rPr>
                <w:rFonts w:ascii="Times New Roman" w:hAnsi="Times New Roman"/>
                <w:color w:val="000000"/>
                <w:lang w:val="ru-RU"/>
              </w:rPr>
              <w:t>Аппарат искусственной вентиляции легких)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244856" w:rsidRPr="00BC440A" w:rsidRDefault="00244856" w:rsidP="001C447C">
            <w:pPr>
              <w:jc w:val="both"/>
              <w:rPr>
                <w:rFonts w:ascii="Times New Roman" w:hAnsi="Times New Roman"/>
                <w:lang w:val="ru-RU"/>
              </w:rPr>
            </w:pPr>
            <w:r w:rsidRPr="00292449">
              <w:rPr>
                <w:rFonts w:ascii="Times New Roman" w:hAnsi="Times New Roman"/>
                <w:color w:val="000000"/>
                <w:lang w:val="ru-RU"/>
              </w:rPr>
              <w:t xml:space="preserve">         Характеристики: </w:t>
            </w:r>
            <w:r w:rsidRPr="00292449">
              <w:rPr>
                <w:rFonts w:ascii="Times New Roman" w:hAnsi="Times New Roman"/>
                <w:lang w:val="ru-RU"/>
              </w:rPr>
              <w:t>автоматическая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292449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122" w:type="dxa"/>
          </w:tcPr>
          <w:p w:rsidR="00244856" w:rsidRDefault="00244856" w:rsidP="00292449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реаниматологии – врач – анестезиолог-реаниматолог </w:t>
            </w:r>
          </w:p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2714A0" w:rsidRDefault="00244856" w:rsidP="002924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1 500</w:t>
            </w:r>
            <w:r>
              <w:rPr>
                <w:rFonts w:ascii="Times New Roman" w:hAnsi="Times New Roman"/>
              </w:rPr>
              <w:t> 000</w:t>
            </w:r>
            <w:r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244856" w:rsidRPr="00292449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1.41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292449" w:rsidRDefault="00244856" w:rsidP="00FF497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Pr="00292449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292449">
              <w:rPr>
                <w:rFonts w:ascii="Times New Roman" w:hAnsi="Times New Roman"/>
                <w:lang w:val="ru-RU"/>
              </w:rPr>
              <w:lastRenderedPageBreak/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292449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292449">
              <w:rPr>
                <w:rFonts w:ascii="Times New Roman" w:hAnsi="Times New Roman"/>
                <w:lang w:val="ru-RU"/>
              </w:rPr>
              <w:t xml:space="preserve"> искусственной вентиляции легких. </w:t>
            </w:r>
          </w:p>
          <w:p w:rsidR="00244856" w:rsidRPr="00292449" w:rsidRDefault="00244856" w:rsidP="00FF4979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292449">
              <w:rPr>
                <w:rFonts w:ascii="Times New Roman" w:hAnsi="Times New Roman"/>
                <w:lang w:val="ru-RU"/>
              </w:rPr>
              <w:t>(</w:t>
            </w:r>
            <w:r w:rsidRPr="00292449">
              <w:rPr>
                <w:rFonts w:ascii="Times New Roman" w:hAnsi="Times New Roman"/>
                <w:color w:val="000000"/>
                <w:lang w:val="ru-RU"/>
              </w:rPr>
              <w:t>Аппарат искусственной вентиляции легких)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244856" w:rsidRPr="00BC440A" w:rsidRDefault="00244856" w:rsidP="00292449">
            <w:pPr>
              <w:jc w:val="both"/>
              <w:rPr>
                <w:rFonts w:ascii="Times New Roman" w:hAnsi="Times New Roman"/>
                <w:lang w:val="ru-RU"/>
              </w:rPr>
            </w:pPr>
            <w:r w:rsidRPr="00292449">
              <w:rPr>
                <w:rFonts w:ascii="Times New Roman" w:hAnsi="Times New Roman"/>
                <w:color w:val="000000"/>
                <w:lang w:val="ru-RU"/>
              </w:rPr>
              <w:t xml:space="preserve">         Характеристики: </w:t>
            </w:r>
            <w:r w:rsidRPr="00292449">
              <w:rPr>
                <w:rFonts w:ascii="Times New Roman" w:hAnsi="Times New Roman"/>
                <w:lang w:val="ru-RU"/>
              </w:rPr>
              <w:t>автоматическая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292449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122" w:type="dxa"/>
          </w:tcPr>
          <w:p w:rsidR="00244856" w:rsidRDefault="00244856" w:rsidP="00292449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</w:t>
            </w:r>
            <w:r w:rsidRPr="002714A0">
              <w:rPr>
                <w:rFonts w:ascii="Times New Roman" w:hAnsi="Times New Roman"/>
                <w:lang w:val="ru-RU" w:eastAsia="zh-CN"/>
              </w:rPr>
              <w:lastRenderedPageBreak/>
              <w:t xml:space="preserve">реаниматологии – врач – анестезиолог-реаниматолог </w:t>
            </w:r>
          </w:p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5527C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1 500 000,00</w:t>
            </w:r>
          </w:p>
        </w:tc>
      </w:tr>
      <w:tr w:rsidR="00244856" w:rsidRPr="00292449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1.42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29244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Pr="00292449" w:rsidRDefault="00244856" w:rsidP="00292449">
            <w:pPr>
              <w:jc w:val="both"/>
              <w:rPr>
                <w:rFonts w:ascii="Times New Roman" w:hAnsi="Times New Roman"/>
                <w:shd w:val="clear" w:color="auto" w:fill="FFFFFF"/>
                <w:lang w:val="ru-RU"/>
              </w:rPr>
            </w:pPr>
            <w:proofErr w:type="spellStart"/>
            <w:proofErr w:type="gramStart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Наркозно-дыхательный</w:t>
            </w:r>
            <w:proofErr w:type="spellEnd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 xml:space="preserve"> аппарат с возможностью вентиляции тремя газами (</w:t>
            </w:r>
            <w:r w:rsidRPr="00292449">
              <w:rPr>
                <w:rFonts w:ascii="Times New Roman" w:hAnsi="Times New Roman"/>
                <w:shd w:val="clear" w:color="auto" w:fill="FFFFFF"/>
              </w:rPr>
              <w:t>O</w:t>
            </w:r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 xml:space="preserve">2, </w:t>
            </w:r>
            <w:r w:rsidRPr="00292449">
              <w:rPr>
                <w:rFonts w:ascii="Times New Roman" w:hAnsi="Times New Roman"/>
                <w:shd w:val="clear" w:color="auto" w:fill="FFFFFF"/>
              </w:rPr>
              <w:t>N</w:t>
            </w:r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2</w:t>
            </w:r>
            <w:r w:rsidRPr="00292449">
              <w:rPr>
                <w:rFonts w:ascii="Times New Roman" w:hAnsi="Times New Roman"/>
                <w:shd w:val="clear" w:color="auto" w:fill="FFFFFF"/>
              </w:rPr>
              <w:t>O</w:t>
            </w:r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, воздух), с испарителями для ингаляционных анестетиков (</w:t>
            </w:r>
            <w:proofErr w:type="spellStart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изофлуран</w:t>
            </w:r>
            <w:proofErr w:type="spellEnd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севрфлуран</w:t>
            </w:r>
            <w:proofErr w:type="spellEnd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 xml:space="preserve">) с блоком для </w:t>
            </w:r>
            <w:proofErr w:type="spellStart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газоанализа</w:t>
            </w:r>
            <w:proofErr w:type="spellEnd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).</w:t>
            </w:r>
            <w:proofErr w:type="gramEnd"/>
          </w:p>
          <w:p w:rsidR="00244856" w:rsidRPr="00292449" w:rsidRDefault="00244856" w:rsidP="00292449">
            <w:pPr>
              <w:jc w:val="both"/>
              <w:rPr>
                <w:rFonts w:ascii="Times New Roman" w:hAnsi="Times New Roman"/>
                <w:color w:val="22272F"/>
                <w:lang w:val="ru-RU"/>
              </w:rPr>
            </w:pPr>
            <w:r>
              <w:rPr>
                <w:rFonts w:ascii="Times New Roman" w:hAnsi="Times New Roman"/>
                <w:shd w:val="clear" w:color="auto" w:fill="FFFFFF"/>
                <w:lang w:val="ru-RU"/>
              </w:rPr>
              <w:t>(</w:t>
            </w:r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Аппарат для ингаляционного наркоза</w:t>
            </w:r>
            <w:r>
              <w:rPr>
                <w:rFonts w:ascii="Times New Roman" w:hAnsi="Times New Roman"/>
                <w:shd w:val="clear" w:color="auto" w:fill="FFFFFF"/>
                <w:lang w:val="ru-RU"/>
              </w:rPr>
              <w:t>).</w:t>
            </w:r>
          </w:p>
          <w:p w:rsidR="00244856" w:rsidRDefault="00244856" w:rsidP="008B1FD0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292449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BC440A" w:rsidRDefault="00244856" w:rsidP="0029244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для введения и мониторинга смесей газов.</w:t>
            </w:r>
          </w:p>
        </w:tc>
        <w:tc>
          <w:tcPr>
            <w:tcW w:w="2122" w:type="dxa"/>
          </w:tcPr>
          <w:p w:rsidR="00244856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Анестезиология и реаниматология</w:t>
            </w:r>
          </w:p>
        </w:tc>
        <w:tc>
          <w:tcPr>
            <w:tcW w:w="2415" w:type="dxa"/>
          </w:tcPr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714A0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реаниматологии – врач – анестезиолог-реаниматолог </w:t>
            </w:r>
          </w:p>
          <w:p w:rsidR="00244856" w:rsidRPr="002714A0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2714A0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анестезиологии и реаниматологии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2924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2 000 000,00</w:t>
            </w:r>
          </w:p>
        </w:tc>
      </w:tr>
      <w:tr w:rsidR="00244856" w:rsidRPr="001C447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1.43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29244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Pr="00292449" w:rsidRDefault="00244856" w:rsidP="00292449">
            <w:pPr>
              <w:contextualSpacing/>
              <w:jc w:val="both"/>
              <w:rPr>
                <w:rFonts w:ascii="Times New Roman" w:hAnsi="Times New Roman"/>
                <w:b/>
                <w:spacing w:val="2"/>
                <w:shd w:val="clear" w:color="auto" w:fill="FFFFFF"/>
                <w:lang w:val="ru-RU"/>
              </w:rPr>
            </w:pPr>
            <w:r w:rsidRPr="00292449">
              <w:rPr>
                <w:rFonts w:ascii="Times New Roman" w:hAnsi="Times New Roman"/>
                <w:color w:val="000000"/>
                <w:lang w:val="ru-RU"/>
              </w:rPr>
              <w:t>Стол операционный универсальный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  <w:r w:rsidRPr="0029244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92449">
              <w:rPr>
                <w:rFonts w:ascii="Times New Roman" w:hAnsi="Times New Roman"/>
                <w:b/>
                <w:spacing w:val="2"/>
                <w:shd w:val="clear" w:color="auto" w:fill="FFFFFF"/>
                <w:lang w:val="ru-RU"/>
              </w:rPr>
              <w:t xml:space="preserve">  </w:t>
            </w:r>
          </w:p>
          <w:p w:rsidR="00244856" w:rsidRPr="00292449" w:rsidRDefault="00244856" w:rsidP="00292449">
            <w:pPr>
              <w:contextualSpacing/>
              <w:jc w:val="both"/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</w:pPr>
            <w:r w:rsidRPr="00292449"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lastRenderedPageBreak/>
              <w:t>(Стол операционный универсальный медицинский</w:t>
            </w:r>
            <w:r w:rsidRPr="00292449"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  <w:t>)</w:t>
            </w:r>
            <w:r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  <w:t>.</w:t>
            </w:r>
          </w:p>
          <w:p w:rsidR="00244856" w:rsidRDefault="00244856" w:rsidP="00292449">
            <w:pPr>
              <w:contextualSpacing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      </w:t>
            </w:r>
            <w:r w:rsidRPr="00292449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BC440A" w:rsidRDefault="00244856" w:rsidP="001F7AF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хирургических операций. </w:t>
            </w:r>
          </w:p>
        </w:tc>
        <w:tc>
          <w:tcPr>
            <w:tcW w:w="2122" w:type="dxa"/>
          </w:tcPr>
          <w:p w:rsidR="00244856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Хирургия</w:t>
            </w:r>
          </w:p>
        </w:tc>
        <w:tc>
          <w:tcPr>
            <w:tcW w:w="2415" w:type="dxa"/>
          </w:tcPr>
          <w:p w:rsidR="00244856" w:rsidRPr="00292449" w:rsidRDefault="00244856" w:rsidP="00292449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292449">
              <w:rPr>
                <w:rFonts w:ascii="Times New Roman" w:hAnsi="Times New Roman"/>
                <w:lang w:val="ru-RU"/>
              </w:rPr>
              <w:t xml:space="preserve">Заведующий </w:t>
            </w:r>
            <w:proofErr w:type="gramStart"/>
            <w:r w:rsidRPr="00292449">
              <w:rPr>
                <w:rFonts w:ascii="Times New Roman" w:hAnsi="Times New Roman"/>
                <w:lang w:val="ru-RU"/>
              </w:rPr>
              <w:t>хирургическим</w:t>
            </w:r>
            <w:proofErr w:type="gramEnd"/>
            <w:r w:rsidRPr="0029244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2449">
              <w:rPr>
                <w:rFonts w:ascii="Times New Roman" w:hAnsi="Times New Roman"/>
                <w:lang w:val="ru-RU"/>
              </w:rPr>
              <w:t>отделением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292449">
              <w:rPr>
                <w:rFonts w:ascii="Times New Roman" w:hAnsi="Times New Roman"/>
                <w:lang w:val="ru-RU"/>
              </w:rPr>
              <w:t>врач</w:t>
            </w:r>
            <w:proofErr w:type="spellEnd"/>
            <w:r w:rsidRPr="00292449">
              <w:rPr>
                <w:rFonts w:ascii="Times New Roman" w:hAnsi="Times New Roman"/>
                <w:lang w:val="ru-RU"/>
              </w:rPr>
              <w:t>–хирург;</w:t>
            </w:r>
          </w:p>
          <w:p w:rsidR="00244856" w:rsidRPr="00292449" w:rsidRDefault="00244856" w:rsidP="0029244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92449">
              <w:rPr>
                <w:rFonts w:ascii="Times New Roman" w:hAnsi="Times New Roman"/>
                <w:lang w:val="ru-RU"/>
              </w:rPr>
              <w:t xml:space="preserve">врач-хирург </w:t>
            </w:r>
            <w:r w:rsidRPr="00292449">
              <w:rPr>
                <w:rFonts w:ascii="Times New Roman" w:hAnsi="Times New Roman"/>
                <w:lang w:val="ru-RU"/>
              </w:rPr>
              <w:lastRenderedPageBreak/>
              <w:t>хирургического отделения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2924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1 000 000,00</w:t>
            </w:r>
          </w:p>
        </w:tc>
      </w:tr>
      <w:tr w:rsidR="00244856" w:rsidRPr="00C82C0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1.44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Pr="00292449" w:rsidRDefault="00244856" w:rsidP="00FF4979">
            <w:pPr>
              <w:contextualSpacing/>
              <w:jc w:val="both"/>
              <w:rPr>
                <w:rFonts w:ascii="Times New Roman" w:hAnsi="Times New Roman"/>
                <w:b/>
                <w:spacing w:val="2"/>
                <w:shd w:val="clear" w:color="auto" w:fill="FFFFFF"/>
                <w:lang w:val="ru-RU"/>
              </w:rPr>
            </w:pPr>
            <w:r w:rsidRPr="00292449">
              <w:rPr>
                <w:rFonts w:ascii="Times New Roman" w:hAnsi="Times New Roman"/>
                <w:color w:val="000000"/>
                <w:lang w:val="ru-RU"/>
              </w:rPr>
              <w:t>Стол операционный универсальный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  <w:r w:rsidRPr="00292449">
              <w:rPr>
                <w:rFonts w:ascii="Times New Roman" w:hAnsi="Times New Roman"/>
                <w:b/>
                <w:spacing w:val="2"/>
                <w:shd w:val="clear" w:color="auto" w:fill="FFFFFF"/>
                <w:lang w:val="ru-RU"/>
              </w:rPr>
              <w:t xml:space="preserve">  </w:t>
            </w:r>
          </w:p>
          <w:p w:rsidR="00244856" w:rsidRPr="00292449" w:rsidRDefault="00244856" w:rsidP="00FF4979">
            <w:pPr>
              <w:contextualSpacing/>
              <w:jc w:val="both"/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</w:pPr>
            <w:r w:rsidRPr="00292449"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>(Стол операционный универсальный медицинский</w:t>
            </w:r>
            <w:r w:rsidRPr="00292449"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  <w:t>)</w:t>
            </w:r>
            <w:r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  <w:t>.</w:t>
            </w:r>
          </w:p>
          <w:p w:rsidR="00244856" w:rsidRDefault="00244856" w:rsidP="00FF4979">
            <w:pPr>
              <w:contextualSpacing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      </w:t>
            </w:r>
            <w:r w:rsidRPr="00292449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BC440A" w:rsidRDefault="00244856" w:rsidP="00FF497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хирургических операций </w:t>
            </w:r>
          </w:p>
        </w:tc>
        <w:tc>
          <w:tcPr>
            <w:tcW w:w="2122" w:type="dxa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Хирургия</w:t>
            </w:r>
          </w:p>
        </w:tc>
        <w:tc>
          <w:tcPr>
            <w:tcW w:w="2415" w:type="dxa"/>
          </w:tcPr>
          <w:p w:rsidR="00244856" w:rsidRPr="00292449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292449">
              <w:rPr>
                <w:rFonts w:ascii="Times New Roman" w:hAnsi="Times New Roman"/>
                <w:lang w:val="ru-RU"/>
              </w:rPr>
              <w:t xml:space="preserve">Заведующий </w:t>
            </w:r>
            <w:proofErr w:type="gramStart"/>
            <w:r w:rsidRPr="00292449">
              <w:rPr>
                <w:rFonts w:ascii="Times New Roman" w:hAnsi="Times New Roman"/>
                <w:lang w:val="ru-RU"/>
              </w:rPr>
              <w:t>хирургическим</w:t>
            </w:r>
            <w:proofErr w:type="gramEnd"/>
            <w:r w:rsidRPr="0029244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2449">
              <w:rPr>
                <w:rFonts w:ascii="Times New Roman" w:hAnsi="Times New Roman"/>
                <w:lang w:val="ru-RU"/>
              </w:rPr>
              <w:t>отделением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292449">
              <w:rPr>
                <w:rFonts w:ascii="Times New Roman" w:hAnsi="Times New Roman"/>
                <w:lang w:val="ru-RU"/>
              </w:rPr>
              <w:t>врач</w:t>
            </w:r>
            <w:proofErr w:type="spellEnd"/>
            <w:r w:rsidRPr="00292449">
              <w:rPr>
                <w:rFonts w:ascii="Times New Roman" w:hAnsi="Times New Roman"/>
                <w:lang w:val="ru-RU"/>
              </w:rPr>
              <w:t>–хирург;</w:t>
            </w:r>
          </w:p>
          <w:p w:rsidR="00244856" w:rsidRPr="00292449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292449">
              <w:rPr>
                <w:rFonts w:ascii="Times New Roman" w:hAnsi="Times New Roman"/>
                <w:lang w:val="ru-RU"/>
              </w:rPr>
              <w:t>врач-хирург хирургического отделения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1 000 000,00</w:t>
            </w:r>
          </w:p>
        </w:tc>
      </w:tr>
      <w:tr w:rsidR="00244856" w:rsidRPr="00C82C0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1.45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244856" w:rsidRPr="00292449" w:rsidRDefault="00244856" w:rsidP="00FF4979">
            <w:pPr>
              <w:contextualSpacing/>
              <w:jc w:val="both"/>
              <w:rPr>
                <w:rFonts w:ascii="Times New Roman" w:hAnsi="Times New Roman"/>
                <w:b/>
                <w:spacing w:val="2"/>
                <w:shd w:val="clear" w:color="auto" w:fill="FFFFFF"/>
                <w:lang w:val="ru-RU"/>
              </w:rPr>
            </w:pPr>
            <w:r w:rsidRPr="00292449">
              <w:rPr>
                <w:rFonts w:ascii="Times New Roman" w:hAnsi="Times New Roman"/>
                <w:color w:val="000000"/>
                <w:lang w:val="ru-RU"/>
              </w:rPr>
              <w:t xml:space="preserve">Стол операционный (хирургический)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рентгеноконтрастный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  <w:r w:rsidRPr="0029244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92449">
              <w:rPr>
                <w:rFonts w:ascii="Times New Roman" w:hAnsi="Times New Roman"/>
                <w:b/>
                <w:spacing w:val="2"/>
                <w:shd w:val="clear" w:color="auto" w:fill="FFFFFF"/>
                <w:lang w:val="ru-RU"/>
              </w:rPr>
              <w:t xml:space="preserve">  </w:t>
            </w:r>
          </w:p>
          <w:p w:rsidR="00244856" w:rsidRPr="00292449" w:rsidRDefault="00244856" w:rsidP="00FF4979">
            <w:pPr>
              <w:contextualSpacing/>
              <w:jc w:val="both"/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</w:pPr>
            <w:r w:rsidRPr="00292449">
              <w:rPr>
                <w:rFonts w:ascii="Times New Roman" w:hAnsi="Times New Roman"/>
                <w:spacing w:val="2"/>
                <w:shd w:val="clear" w:color="auto" w:fill="FFFFFF"/>
                <w:lang w:val="ru-RU"/>
              </w:rPr>
              <w:t>(Стол операционный универсальный медицинский</w:t>
            </w:r>
            <w:r w:rsidRPr="00292449"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  <w:t>)</w:t>
            </w:r>
            <w:r>
              <w:rPr>
                <w:rFonts w:ascii="Times New Roman" w:hAnsi="Times New Roman"/>
                <w:color w:val="22272F"/>
                <w:shd w:val="clear" w:color="auto" w:fill="FFFFFF"/>
                <w:lang w:val="ru-RU"/>
              </w:rPr>
              <w:t>.</w:t>
            </w:r>
          </w:p>
          <w:p w:rsidR="00244856" w:rsidRDefault="00244856" w:rsidP="00FF4979">
            <w:pPr>
              <w:contextualSpacing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      </w:t>
            </w:r>
            <w:r w:rsidRPr="00292449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244856" w:rsidRPr="00BC440A" w:rsidRDefault="00244856" w:rsidP="00702A9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травматологических и ортопедических операций.</w:t>
            </w:r>
          </w:p>
        </w:tc>
        <w:tc>
          <w:tcPr>
            <w:tcW w:w="2122" w:type="dxa"/>
          </w:tcPr>
          <w:p w:rsidR="00244856" w:rsidRDefault="00244856" w:rsidP="001F7AF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Травматология и ортопедия</w:t>
            </w:r>
          </w:p>
        </w:tc>
        <w:tc>
          <w:tcPr>
            <w:tcW w:w="2415" w:type="dxa"/>
          </w:tcPr>
          <w:p w:rsidR="00244856" w:rsidRPr="00387952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387952">
              <w:rPr>
                <w:rFonts w:ascii="Times New Roman" w:hAnsi="Times New Roman"/>
                <w:lang w:val="ru-RU"/>
              </w:rPr>
              <w:t xml:space="preserve">Заведующий </w:t>
            </w:r>
            <w:proofErr w:type="gramStart"/>
            <w:r w:rsidRPr="00387952">
              <w:rPr>
                <w:rFonts w:ascii="Times New Roman" w:hAnsi="Times New Roman"/>
                <w:lang w:val="ru-RU"/>
              </w:rPr>
              <w:t>травматологическим</w:t>
            </w:r>
            <w:proofErr w:type="gramEnd"/>
            <w:r w:rsidRPr="0038795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87952">
              <w:rPr>
                <w:rFonts w:ascii="Times New Roman" w:hAnsi="Times New Roman"/>
                <w:lang w:val="ru-RU"/>
              </w:rPr>
              <w:t>отделением-врач</w:t>
            </w:r>
            <w:proofErr w:type="spellEnd"/>
            <w:r w:rsidRPr="00387952">
              <w:rPr>
                <w:rFonts w:ascii="Times New Roman" w:hAnsi="Times New Roman"/>
                <w:lang w:val="ru-RU"/>
              </w:rPr>
              <w:t>–травматолог-ортопед;</w:t>
            </w:r>
          </w:p>
          <w:p w:rsidR="00244856" w:rsidRPr="00387952" w:rsidRDefault="00244856" w:rsidP="00387952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387952">
              <w:rPr>
                <w:rFonts w:ascii="Times New Roman" w:hAnsi="Times New Roman"/>
                <w:lang w:val="ru-RU"/>
              </w:rPr>
              <w:t>врач–травматолог-ортопед травматологического отделения</w:t>
            </w:r>
          </w:p>
          <w:p w:rsidR="00244856" w:rsidRPr="00292449" w:rsidRDefault="00244856" w:rsidP="00FF4979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F76C8A" w:rsidRDefault="00244856" w:rsidP="00FF4979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FF497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1 000 000,00</w:t>
            </w:r>
          </w:p>
        </w:tc>
      </w:tr>
      <w:tr w:rsidR="00244856" w:rsidRPr="00C82C0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B473A6" w:rsidRDefault="00244856" w:rsidP="00C82C0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B473A6"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B473A6">
              <w:rPr>
                <w:rFonts w:ascii="Times New Roman" w:hAnsi="Times New Roman"/>
                <w:lang w:val="ru-RU"/>
              </w:rPr>
              <w:t>"Центральная городская больница г. Камышина"</w:t>
            </w:r>
          </w:p>
        </w:tc>
        <w:tc>
          <w:tcPr>
            <w:tcW w:w="2247" w:type="dxa"/>
            <w:gridSpan w:val="2"/>
          </w:tcPr>
          <w:p w:rsidR="00244856" w:rsidRPr="00B473A6" w:rsidRDefault="00244856" w:rsidP="001F7AF0">
            <w:pPr>
              <w:jc w:val="center"/>
              <w:rPr>
                <w:rFonts w:ascii="Times New Roman" w:hAnsi="Times New Roman"/>
                <w:lang w:val="ru-RU"/>
              </w:rPr>
            </w:pPr>
            <w:r w:rsidRPr="00B473A6">
              <w:rPr>
                <w:rFonts w:ascii="Times New Roman" w:hAnsi="Times New Roman"/>
                <w:lang w:val="ru-RU"/>
              </w:rPr>
              <w:t>9 200 000,00</w:t>
            </w:r>
          </w:p>
        </w:tc>
      </w:tr>
      <w:tr w:rsidR="00244856" w:rsidRPr="00D31AC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1.46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244856" w:rsidRPr="00F76C8A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lastRenderedPageBreak/>
              <w:t>"</w:t>
            </w:r>
            <w:r>
              <w:rPr>
                <w:rFonts w:ascii="Times New Roman" w:hAnsi="Times New Roman"/>
                <w:lang w:val="ru-RU"/>
              </w:rPr>
              <w:t xml:space="preserve">Михайловская </w:t>
            </w:r>
            <w:r w:rsidRPr="00836758">
              <w:rPr>
                <w:rFonts w:ascii="Times New Roman" w:hAnsi="Times New Roman"/>
                <w:lang w:val="ru-RU"/>
              </w:rPr>
              <w:t xml:space="preserve">  центральная районная больница"</w:t>
            </w:r>
          </w:p>
        </w:tc>
        <w:tc>
          <w:tcPr>
            <w:tcW w:w="2977" w:type="dxa"/>
            <w:gridSpan w:val="2"/>
          </w:tcPr>
          <w:p w:rsidR="00244856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244856" w:rsidRPr="000A728F" w:rsidRDefault="00244856" w:rsidP="007C644C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>Аппарат для мониторинга артериального давления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44856" w:rsidRPr="000A728F" w:rsidRDefault="00244856" w:rsidP="007C644C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 xml:space="preserve">(Комплекс </w:t>
            </w:r>
            <w:proofErr w:type="gramStart"/>
            <w:r w:rsidRPr="000A728F">
              <w:rPr>
                <w:rFonts w:ascii="Times New Roman" w:hAnsi="Times New Roman" w:cs="Times New Roman"/>
              </w:rPr>
              <w:t>программно-</w:t>
            </w:r>
            <w:r w:rsidRPr="000A728F">
              <w:rPr>
                <w:rFonts w:ascii="Times New Roman" w:hAnsi="Times New Roman" w:cs="Times New Roman"/>
              </w:rPr>
              <w:lastRenderedPageBreak/>
              <w:t>аппаратного</w:t>
            </w:r>
            <w:proofErr w:type="gramEnd"/>
            <w:r w:rsidRPr="000A728F">
              <w:rPr>
                <w:rFonts w:ascii="Times New Roman" w:hAnsi="Times New Roman" w:cs="Times New Roman"/>
              </w:rPr>
              <w:t xml:space="preserve"> суточного </w:t>
            </w:r>
            <w:proofErr w:type="spellStart"/>
            <w:r w:rsidRPr="000A728F">
              <w:rPr>
                <w:rFonts w:ascii="Times New Roman" w:hAnsi="Times New Roman" w:cs="Times New Roman"/>
              </w:rPr>
              <w:t>мониторирования</w:t>
            </w:r>
            <w:proofErr w:type="spellEnd"/>
            <w:r w:rsidRPr="000A728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  <w:r w:rsidRPr="000A728F">
              <w:rPr>
                <w:rFonts w:ascii="Times New Roman" w:hAnsi="Times New Roman" w:cs="Times New Roman"/>
              </w:rPr>
              <w:t xml:space="preserve"> </w:t>
            </w:r>
          </w:p>
          <w:p w:rsidR="00244856" w:rsidRDefault="00244856" w:rsidP="008B1FD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7C644C" w:rsidRDefault="00244856" w:rsidP="007C644C">
            <w:pPr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C1542E">
              <w:rPr>
                <w:rFonts w:ascii="Times New Roman" w:hAnsi="Times New Roman"/>
                <w:lang w:val="ru-RU"/>
              </w:rPr>
              <w:t>для контроля физиологических параметров пациентов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9A7FC0" w:rsidRDefault="00244856" w:rsidP="008B1FD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69494F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</w:t>
            </w:r>
            <w:proofErr w:type="gramStart"/>
            <w:r>
              <w:rPr>
                <w:rFonts w:ascii="Times New Roman" w:hAnsi="Times New Roman"/>
                <w:lang w:val="ru-RU"/>
              </w:rPr>
              <w:t>я-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244856" w:rsidRPr="007C644C" w:rsidRDefault="00244856" w:rsidP="008B1FD0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7C644C">
              <w:rPr>
                <w:rFonts w:ascii="Times New Roman" w:hAnsi="Times New Roman"/>
                <w:lang w:val="ru-RU"/>
              </w:rPr>
              <w:t xml:space="preserve">Заведующий </w:t>
            </w:r>
            <w:proofErr w:type="spellStart"/>
            <w:r w:rsidRPr="007C644C">
              <w:rPr>
                <w:rFonts w:ascii="Times New Roman" w:hAnsi="Times New Roman"/>
                <w:lang w:val="ru-RU"/>
              </w:rPr>
              <w:t>отделением-врач</w:t>
            </w:r>
            <w:proofErr w:type="spellEnd"/>
            <w:r w:rsidRPr="007C644C">
              <w:rPr>
                <w:rFonts w:ascii="Times New Roman" w:hAnsi="Times New Roman"/>
                <w:lang w:val="ru-RU"/>
              </w:rPr>
              <w:t xml:space="preserve">–анестезиолог-реаниматолог отделения анестезиологии и </w:t>
            </w:r>
            <w:r w:rsidRPr="007C644C">
              <w:rPr>
                <w:rFonts w:ascii="Times New Roman" w:hAnsi="Times New Roman"/>
                <w:lang w:val="ru-RU"/>
              </w:rPr>
              <w:lastRenderedPageBreak/>
              <w:t>реанимации;</w:t>
            </w:r>
          </w:p>
          <w:p w:rsidR="00244856" w:rsidRPr="009A2303" w:rsidRDefault="00244856" w:rsidP="008B1FD0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7C644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 и реанимации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7C644C" w:rsidRDefault="00244856" w:rsidP="007C644C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F7AF0">
              <w:rPr>
                <w:rFonts w:ascii="Times New Roman" w:hAnsi="Times New Roman"/>
              </w:rPr>
              <w:t>120 000</w:t>
            </w:r>
            <w:r w:rsidRPr="001F7AF0">
              <w:rPr>
                <w:rFonts w:ascii="Times New Roman" w:hAnsi="Times New Roman"/>
                <w:lang w:val="ru-RU"/>
              </w:rPr>
              <w:t>,00</w:t>
            </w:r>
          </w:p>
        </w:tc>
      </w:tr>
      <w:tr w:rsidR="00244856" w:rsidRPr="00D31AC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1.47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Pr="000A728F" w:rsidRDefault="00244856" w:rsidP="00C1542E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>Аппарат для мониторинга артериального давления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44856" w:rsidRPr="000A728F" w:rsidRDefault="00244856" w:rsidP="00C1542E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 xml:space="preserve">(Комплекс </w:t>
            </w:r>
            <w:proofErr w:type="gramStart"/>
            <w:r w:rsidRPr="000A728F">
              <w:rPr>
                <w:rFonts w:ascii="Times New Roman" w:hAnsi="Times New Roman" w:cs="Times New Roman"/>
              </w:rPr>
              <w:t>программно-аппаратного</w:t>
            </w:r>
            <w:proofErr w:type="gramEnd"/>
            <w:r w:rsidRPr="000A728F">
              <w:rPr>
                <w:rFonts w:ascii="Times New Roman" w:hAnsi="Times New Roman" w:cs="Times New Roman"/>
              </w:rPr>
              <w:t xml:space="preserve"> суточного </w:t>
            </w:r>
            <w:proofErr w:type="spellStart"/>
            <w:r w:rsidRPr="000A728F">
              <w:rPr>
                <w:rFonts w:ascii="Times New Roman" w:hAnsi="Times New Roman" w:cs="Times New Roman"/>
              </w:rPr>
              <w:t>мониторирования</w:t>
            </w:r>
            <w:proofErr w:type="spellEnd"/>
            <w:r w:rsidRPr="000A728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  <w:r w:rsidRPr="000A728F">
              <w:rPr>
                <w:rFonts w:ascii="Times New Roman" w:hAnsi="Times New Roman" w:cs="Times New Roman"/>
              </w:rPr>
              <w:t xml:space="preserve"> </w:t>
            </w:r>
          </w:p>
          <w:p w:rsidR="00244856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7C644C" w:rsidRDefault="00244856" w:rsidP="00C1542E">
            <w:pPr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7C644C">
              <w:rPr>
                <w:rFonts w:ascii="Times New Roman" w:hAnsi="Times New Roman"/>
                <w:lang w:val="ru-RU"/>
              </w:rPr>
              <w:t>для контроля физиологических параметров пациентов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9A7FC0" w:rsidRDefault="00244856" w:rsidP="00C1542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69494F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</w:t>
            </w:r>
            <w:proofErr w:type="gramStart"/>
            <w:r>
              <w:rPr>
                <w:rFonts w:ascii="Times New Roman" w:hAnsi="Times New Roman"/>
                <w:lang w:val="ru-RU"/>
              </w:rPr>
              <w:t>я-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244856" w:rsidRPr="007C644C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7C644C">
              <w:rPr>
                <w:rFonts w:ascii="Times New Roman" w:hAnsi="Times New Roman"/>
                <w:lang w:val="ru-RU"/>
              </w:rPr>
              <w:t xml:space="preserve">Заведующий </w:t>
            </w:r>
            <w:proofErr w:type="spellStart"/>
            <w:r w:rsidRPr="007C644C">
              <w:rPr>
                <w:rFonts w:ascii="Times New Roman" w:hAnsi="Times New Roman"/>
                <w:lang w:val="ru-RU"/>
              </w:rPr>
              <w:t>отделением-врач</w:t>
            </w:r>
            <w:proofErr w:type="spellEnd"/>
            <w:r w:rsidRPr="007C644C">
              <w:rPr>
                <w:rFonts w:ascii="Times New Roman" w:hAnsi="Times New Roman"/>
                <w:lang w:val="ru-RU"/>
              </w:rPr>
              <w:t>–анестезиолог-реаниматолог отделения анестезиологии и реанимации;</w:t>
            </w:r>
          </w:p>
          <w:p w:rsidR="00244856" w:rsidRPr="009A2303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7C644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 и реанимации</w:t>
            </w:r>
          </w:p>
        </w:tc>
        <w:tc>
          <w:tcPr>
            <w:tcW w:w="2570" w:type="dxa"/>
            <w:gridSpan w:val="2"/>
          </w:tcPr>
          <w:p w:rsidR="00244856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  <w:p w:rsidR="00244856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  <w:p w:rsidR="00244856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  <w:p w:rsidR="00244856" w:rsidRPr="00F76C8A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7C644C" w:rsidRDefault="00244856" w:rsidP="00C1542E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F7AF0">
              <w:rPr>
                <w:rFonts w:ascii="Times New Roman" w:hAnsi="Times New Roman"/>
              </w:rPr>
              <w:t>120 000</w:t>
            </w:r>
            <w:r w:rsidRPr="001F7AF0">
              <w:rPr>
                <w:rFonts w:ascii="Times New Roman" w:hAnsi="Times New Roman"/>
                <w:lang w:val="ru-RU"/>
              </w:rPr>
              <w:t>,00</w:t>
            </w:r>
          </w:p>
        </w:tc>
      </w:tr>
      <w:tr w:rsidR="00244856" w:rsidRPr="00D31AC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1.48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Pr="000A728F" w:rsidRDefault="00244856" w:rsidP="00C1542E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>Аппарат для мониторинга артериального давления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44856" w:rsidRPr="000A728F" w:rsidRDefault="00244856" w:rsidP="00C1542E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 xml:space="preserve">(Комплекс </w:t>
            </w:r>
            <w:proofErr w:type="gramStart"/>
            <w:r w:rsidRPr="000A728F">
              <w:rPr>
                <w:rFonts w:ascii="Times New Roman" w:hAnsi="Times New Roman" w:cs="Times New Roman"/>
              </w:rPr>
              <w:t>программно-аппаратного</w:t>
            </w:r>
            <w:proofErr w:type="gramEnd"/>
            <w:r w:rsidRPr="000A728F">
              <w:rPr>
                <w:rFonts w:ascii="Times New Roman" w:hAnsi="Times New Roman" w:cs="Times New Roman"/>
              </w:rPr>
              <w:t xml:space="preserve"> суточного </w:t>
            </w:r>
            <w:proofErr w:type="spellStart"/>
            <w:r w:rsidRPr="000A728F">
              <w:rPr>
                <w:rFonts w:ascii="Times New Roman" w:hAnsi="Times New Roman" w:cs="Times New Roman"/>
              </w:rPr>
              <w:t>мониторирования</w:t>
            </w:r>
            <w:proofErr w:type="spellEnd"/>
            <w:r w:rsidRPr="000A728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  <w:r w:rsidRPr="000A728F">
              <w:rPr>
                <w:rFonts w:ascii="Times New Roman" w:hAnsi="Times New Roman" w:cs="Times New Roman"/>
              </w:rPr>
              <w:t xml:space="preserve"> </w:t>
            </w:r>
          </w:p>
          <w:p w:rsidR="00244856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7C644C" w:rsidRDefault="00244856" w:rsidP="00C1542E">
            <w:pPr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7C644C">
              <w:rPr>
                <w:rFonts w:ascii="Times New Roman" w:hAnsi="Times New Roman"/>
                <w:lang w:val="ru-RU"/>
              </w:rPr>
              <w:t>для контроля физиологических параметров пациентов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9A7FC0" w:rsidRDefault="00244856" w:rsidP="00C1542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69494F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</w:t>
            </w:r>
            <w:proofErr w:type="gramStart"/>
            <w:r>
              <w:rPr>
                <w:rFonts w:ascii="Times New Roman" w:hAnsi="Times New Roman"/>
                <w:lang w:val="ru-RU"/>
              </w:rPr>
              <w:t>я-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244856" w:rsidRPr="007C644C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7C644C">
              <w:rPr>
                <w:rFonts w:ascii="Times New Roman" w:hAnsi="Times New Roman"/>
                <w:lang w:val="ru-RU"/>
              </w:rPr>
              <w:t xml:space="preserve">Заведующий </w:t>
            </w:r>
            <w:proofErr w:type="spellStart"/>
            <w:r w:rsidRPr="007C644C">
              <w:rPr>
                <w:rFonts w:ascii="Times New Roman" w:hAnsi="Times New Roman"/>
                <w:lang w:val="ru-RU"/>
              </w:rPr>
              <w:t>отделением-врач</w:t>
            </w:r>
            <w:proofErr w:type="spellEnd"/>
            <w:r w:rsidRPr="007C644C">
              <w:rPr>
                <w:rFonts w:ascii="Times New Roman" w:hAnsi="Times New Roman"/>
                <w:lang w:val="ru-RU"/>
              </w:rPr>
              <w:t>–анестезиолог-реаниматолог отделения анестезиологии и реанимации;</w:t>
            </w:r>
          </w:p>
          <w:p w:rsidR="00244856" w:rsidRPr="009A2303" w:rsidRDefault="00244856" w:rsidP="003A0528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7C644C">
              <w:rPr>
                <w:rFonts w:ascii="Times New Roman" w:hAnsi="Times New Roman"/>
                <w:lang w:val="ru-RU" w:eastAsia="zh-CN"/>
              </w:rPr>
              <w:t xml:space="preserve">рач </w:t>
            </w:r>
            <w:proofErr w:type="gramStart"/>
            <w:r w:rsidRPr="007C644C">
              <w:rPr>
                <w:rFonts w:ascii="Times New Roman" w:hAnsi="Times New Roman"/>
                <w:lang w:val="ru-RU" w:eastAsia="zh-CN"/>
              </w:rPr>
              <w:t>–а</w:t>
            </w:r>
            <w:proofErr w:type="gramEnd"/>
            <w:r w:rsidRPr="007C644C">
              <w:rPr>
                <w:rFonts w:ascii="Times New Roman" w:hAnsi="Times New Roman"/>
                <w:lang w:val="ru-RU" w:eastAsia="zh-CN"/>
              </w:rPr>
              <w:t>нестезиолог-реаниматолог отделения анестезиологии и реанимации</w:t>
            </w:r>
          </w:p>
        </w:tc>
        <w:tc>
          <w:tcPr>
            <w:tcW w:w="2570" w:type="dxa"/>
            <w:gridSpan w:val="2"/>
          </w:tcPr>
          <w:p w:rsidR="00244856" w:rsidRPr="00F76C8A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7C644C" w:rsidRDefault="00244856" w:rsidP="00C1542E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1F7AF0">
              <w:rPr>
                <w:rFonts w:ascii="Times New Roman" w:hAnsi="Times New Roman"/>
              </w:rPr>
              <w:t>120 000</w:t>
            </w:r>
            <w:r w:rsidRPr="001F7AF0">
              <w:rPr>
                <w:rFonts w:ascii="Times New Roman" w:hAnsi="Times New Roman"/>
                <w:lang w:val="ru-RU"/>
              </w:rPr>
              <w:t>,00</w:t>
            </w:r>
          </w:p>
        </w:tc>
      </w:tr>
      <w:tr w:rsidR="00244856" w:rsidRPr="00D31AC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1.49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7C644C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7C644C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0A728F">
              <w:rPr>
                <w:rFonts w:ascii="Times New Roman" w:hAnsi="Times New Roman" w:cs="Times New Roman"/>
              </w:rPr>
              <w:t>холтеровского</w:t>
            </w:r>
            <w:proofErr w:type="spellEnd"/>
            <w:r w:rsidRPr="000A728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мониторирования</w:t>
            </w:r>
            <w:proofErr w:type="spellEnd"/>
          </w:p>
          <w:p w:rsidR="00244856" w:rsidRPr="000A728F" w:rsidRDefault="00244856" w:rsidP="007C644C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lastRenderedPageBreak/>
              <w:t xml:space="preserve">(Система персонального дистанционного </w:t>
            </w:r>
            <w:proofErr w:type="spellStart"/>
            <w:r w:rsidRPr="000A728F">
              <w:rPr>
                <w:rFonts w:ascii="Times New Roman" w:hAnsi="Times New Roman" w:cs="Times New Roman"/>
              </w:rPr>
              <w:t>мониторирования</w:t>
            </w:r>
            <w:proofErr w:type="spellEnd"/>
            <w:r w:rsidRPr="000A728F">
              <w:rPr>
                <w:rFonts w:ascii="Times New Roman" w:hAnsi="Times New Roman" w:cs="Times New Roman"/>
              </w:rPr>
              <w:t xml:space="preserve"> пациента).</w:t>
            </w:r>
          </w:p>
          <w:p w:rsidR="00244856" w:rsidRDefault="00244856" w:rsidP="007C644C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7C644C" w:rsidRDefault="00244856" w:rsidP="007C644C">
            <w:pPr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7C644C">
              <w:rPr>
                <w:rFonts w:ascii="Times New Roman" w:hAnsi="Times New Roman"/>
                <w:lang w:val="ru-RU"/>
              </w:rPr>
              <w:t>для контроля физиологических параметров пациентов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BC440A" w:rsidRDefault="00244856" w:rsidP="008B1FD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Default="00244856" w:rsidP="007C644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Функциональная диагностика</w:t>
            </w:r>
          </w:p>
        </w:tc>
        <w:tc>
          <w:tcPr>
            <w:tcW w:w="2415" w:type="dxa"/>
          </w:tcPr>
          <w:p w:rsidR="00244856" w:rsidRPr="007C644C" w:rsidRDefault="00244856" w:rsidP="007C644C">
            <w:pPr>
              <w:jc w:val="both"/>
              <w:rPr>
                <w:rFonts w:ascii="Times New Roman" w:hAnsi="Times New Roman"/>
                <w:lang w:val="ru-RU"/>
              </w:rPr>
            </w:pPr>
            <w:r w:rsidRPr="007C644C">
              <w:rPr>
                <w:rFonts w:ascii="Times New Roman" w:hAnsi="Times New Roman"/>
                <w:lang w:val="ru-RU"/>
              </w:rPr>
              <w:t xml:space="preserve">Заведующий кабинетом функциональной </w:t>
            </w:r>
            <w:proofErr w:type="spellStart"/>
            <w:proofErr w:type="gramStart"/>
            <w:r w:rsidRPr="007C644C">
              <w:rPr>
                <w:rFonts w:ascii="Times New Roman" w:hAnsi="Times New Roman"/>
                <w:lang w:val="ru-RU"/>
              </w:rPr>
              <w:t>диагностики-врач</w:t>
            </w:r>
            <w:proofErr w:type="spellEnd"/>
            <w:proofErr w:type="gramEnd"/>
            <w:r w:rsidRPr="007C644C">
              <w:rPr>
                <w:rFonts w:ascii="Times New Roman" w:hAnsi="Times New Roman"/>
                <w:lang w:val="ru-RU"/>
              </w:rPr>
              <w:t xml:space="preserve"> функциональной </w:t>
            </w:r>
            <w:r w:rsidRPr="007C644C">
              <w:rPr>
                <w:rFonts w:ascii="Times New Roman" w:hAnsi="Times New Roman"/>
                <w:lang w:val="ru-RU"/>
              </w:rPr>
              <w:lastRenderedPageBreak/>
              <w:t>диагностики;</w:t>
            </w:r>
          </w:p>
          <w:p w:rsidR="00244856" w:rsidRPr="007C644C" w:rsidRDefault="00244856" w:rsidP="007C644C">
            <w:pPr>
              <w:jc w:val="both"/>
              <w:rPr>
                <w:rFonts w:ascii="Times New Roman" w:hAnsi="Times New Roman"/>
              </w:rPr>
            </w:pPr>
            <w:r w:rsidRPr="007C644C">
              <w:rPr>
                <w:rFonts w:ascii="Times New Roman" w:hAnsi="Times New Roman"/>
                <w:lang w:val="ru-RU"/>
              </w:rPr>
              <w:t>врач функционально</w:t>
            </w:r>
            <w:r w:rsidRPr="007C644C">
              <w:rPr>
                <w:rFonts w:ascii="Times New Roman" w:hAnsi="Times New Roman"/>
              </w:rPr>
              <w:t xml:space="preserve">й </w:t>
            </w:r>
            <w:proofErr w:type="spellStart"/>
            <w:r w:rsidRPr="007C644C">
              <w:rPr>
                <w:rFonts w:ascii="Times New Roman" w:hAnsi="Times New Roman"/>
              </w:rPr>
              <w:t>диагностики</w:t>
            </w:r>
            <w:proofErr w:type="spellEnd"/>
          </w:p>
          <w:p w:rsidR="00244856" w:rsidRDefault="00244856" w:rsidP="008B1FD0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F76C8A" w:rsidRDefault="00244856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5527C3">
            <w:pPr>
              <w:jc w:val="center"/>
              <w:rPr>
                <w:rFonts w:ascii="Times New Roman" w:hAnsi="Times New Roman"/>
                <w:lang w:val="ru-RU"/>
              </w:rPr>
            </w:pPr>
            <w:r w:rsidRPr="001F7AF0">
              <w:rPr>
                <w:rFonts w:ascii="Times New Roman" w:hAnsi="Times New Roman"/>
                <w:lang w:val="ru-RU"/>
              </w:rPr>
              <w:t>120 000,00</w:t>
            </w:r>
          </w:p>
        </w:tc>
      </w:tr>
      <w:tr w:rsidR="00244856" w:rsidRPr="001F7AF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1.50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C1542E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0A728F">
              <w:rPr>
                <w:rFonts w:ascii="Times New Roman" w:hAnsi="Times New Roman" w:cs="Times New Roman"/>
              </w:rPr>
              <w:t>холтеровского</w:t>
            </w:r>
            <w:proofErr w:type="spellEnd"/>
            <w:r w:rsidRPr="000A728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мониторирования</w:t>
            </w:r>
            <w:proofErr w:type="spellEnd"/>
          </w:p>
          <w:p w:rsidR="00244856" w:rsidRPr="000A728F" w:rsidRDefault="00244856" w:rsidP="00C1542E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 xml:space="preserve">(Система персонального дистанционного </w:t>
            </w:r>
            <w:proofErr w:type="spellStart"/>
            <w:r w:rsidRPr="000A728F">
              <w:rPr>
                <w:rFonts w:ascii="Times New Roman" w:hAnsi="Times New Roman" w:cs="Times New Roman"/>
              </w:rPr>
              <w:t>мониторирования</w:t>
            </w:r>
            <w:proofErr w:type="spellEnd"/>
            <w:r w:rsidRPr="000A728F">
              <w:rPr>
                <w:rFonts w:ascii="Times New Roman" w:hAnsi="Times New Roman" w:cs="Times New Roman"/>
              </w:rPr>
              <w:t xml:space="preserve"> пациента).</w:t>
            </w:r>
          </w:p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7C644C" w:rsidRDefault="00244856" w:rsidP="00C1542E">
            <w:pPr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7C644C">
              <w:rPr>
                <w:rFonts w:ascii="Times New Roman" w:hAnsi="Times New Roman"/>
                <w:lang w:val="ru-RU"/>
              </w:rPr>
              <w:t>для контроля физиологических параметров пациентов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BC440A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Функциональная диагностика</w:t>
            </w:r>
          </w:p>
        </w:tc>
        <w:tc>
          <w:tcPr>
            <w:tcW w:w="2415" w:type="dxa"/>
          </w:tcPr>
          <w:p w:rsidR="00244856" w:rsidRPr="007C644C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7C644C">
              <w:rPr>
                <w:rFonts w:ascii="Times New Roman" w:hAnsi="Times New Roman"/>
                <w:lang w:val="ru-RU"/>
              </w:rPr>
              <w:t xml:space="preserve">Заведующий кабинетом функциональной </w:t>
            </w:r>
            <w:proofErr w:type="spellStart"/>
            <w:proofErr w:type="gramStart"/>
            <w:r w:rsidRPr="007C644C">
              <w:rPr>
                <w:rFonts w:ascii="Times New Roman" w:hAnsi="Times New Roman"/>
                <w:lang w:val="ru-RU"/>
              </w:rPr>
              <w:t>диагностики-врач</w:t>
            </w:r>
            <w:proofErr w:type="spellEnd"/>
            <w:proofErr w:type="gramEnd"/>
            <w:r w:rsidRPr="007C644C">
              <w:rPr>
                <w:rFonts w:ascii="Times New Roman" w:hAnsi="Times New Roman"/>
                <w:lang w:val="ru-RU"/>
              </w:rPr>
              <w:t xml:space="preserve"> функциональной диагностики;</w:t>
            </w:r>
          </w:p>
          <w:p w:rsidR="00244856" w:rsidRPr="007C644C" w:rsidRDefault="00244856" w:rsidP="00C1542E">
            <w:pPr>
              <w:jc w:val="both"/>
              <w:rPr>
                <w:rFonts w:ascii="Times New Roman" w:hAnsi="Times New Roman"/>
              </w:rPr>
            </w:pPr>
            <w:r w:rsidRPr="007C644C">
              <w:rPr>
                <w:rFonts w:ascii="Times New Roman" w:hAnsi="Times New Roman"/>
                <w:lang w:val="ru-RU"/>
              </w:rPr>
              <w:t>врач функционально</w:t>
            </w:r>
            <w:r w:rsidRPr="007C644C">
              <w:rPr>
                <w:rFonts w:ascii="Times New Roman" w:hAnsi="Times New Roman"/>
              </w:rPr>
              <w:t xml:space="preserve">й </w:t>
            </w:r>
            <w:proofErr w:type="spellStart"/>
            <w:r w:rsidRPr="007C644C">
              <w:rPr>
                <w:rFonts w:ascii="Times New Roman" w:hAnsi="Times New Roman"/>
              </w:rPr>
              <w:t>диагностики</w:t>
            </w:r>
            <w:proofErr w:type="spellEnd"/>
          </w:p>
          <w:p w:rsidR="00244856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F76C8A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1F7AF0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1F7AF0">
              <w:rPr>
                <w:rFonts w:ascii="Times New Roman" w:hAnsi="Times New Roman"/>
                <w:lang w:val="ru-RU"/>
              </w:rPr>
              <w:t>120 000,00</w:t>
            </w:r>
          </w:p>
        </w:tc>
      </w:tr>
      <w:tr w:rsidR="00244856" w:rsidRPr="00D31AC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1.51</w:t>
            </w:r>
          </w:p>
        </w:tc>
        <w:tc>
          <w:tcPr>
            <w:tcW w:w="2168" w:type="dxa"/>
            <w:gridSpan w:val="2"/>
            <w:vMerge/>
          </w:tcPr>
          <w:p w:rsidR="00244856" w:rsidRPr="00836758" w:rsidRDefault="00244856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C1542E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0A728F">
              <w:rPr>
                <w:rFonts w:ascii="Times New Roman" w:hAnsi="Times New Roman" w:cs="Times New Roman"/>
              </w:rPr>
              <w:t>холтеровского</w:t>
            </w:r>
            <w:proofErr w:type="spellEnd"/>
            <w:r w:rsidRPr="000A728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мониторирования</w:t>
            </w:r>
            <w:proofErr w:type="spellEnd"/>
          </w:p>
          <w:p w:rsidR="00244856" w:rsidRPr="000A728F" w:rsidRDefault="00244856" w:rsidP="00C1542E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A728F">
              <w:rPr>
                <w:rFonts w:ascii="Times New Roman" w:hAnsi="Times New Roman" w:cs="Times New Roman"/>
              </w:rPr>
              <w:t xml:space="preserve">(Система  персонального дистанционного </w:t>
            </w:r>
            <w:proofErr w:type="spellStart"/>
            <w:r w:rsidRPr="000A728F">
              <w:rPr>
                <w:rFonts w:ascii="Times New Roman" w:hAnsi="Times New Roman" w:cs="Times New Roman"/>
              </w:rPr>
              <w:t>мониторирования</w:t>
            </w:r>
            <w:proofErr w:type="spellEnd"/>
            <w:r w:rsidRPr="000A728F">
              <w:rPr>
                <w:rFonts w:ascii="Times New Roman" w:hAnsi="Times New Roman" w:cs="Times New Roman"/>
              </w:rPr>
              <w:t xml:space="preserve"> пациента).</w:t>
            </w:r>
          </w:p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7C644C" w:rsidRDefault="00244856" w:rsidP="00C1542E">
            <w:pPr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7C644C">
              <w:rPr>
                <w:rFonts w:ascii="Times New Roman" w:hAnsi="Times New Roman"/>
                <w:lang w:val="ru-RU"/>
              </w:rPr>
              <w:t>для контроля физиологических параметров пациентов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4856" w:rsidRPr="00BC440A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Функциональная диагностика</w:t>
            </w:r>
          </w:p>
        </w:tc>
        <w:tc>
          <w:tcPr>
            <w:tcW w:w="2415" w:type="dxa"/>
          </w:tcPr>
          <w:p w:rsidR="00244856" w:rsidRPr="007C644C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7C644C">
              <w:rPr>
                <w:rFonts w:ascii="Times New Roman" w:hAnsi="Times New Roman"/>
                <w:lang w:val="ru-RU"/>
              </w:rPr>
              <w:t xml:space="preserve">Заведующий кабинетом функциональной </w:t>
            </w:r>
            <w:proofErr w:type="spellStart"/>
            <w:proofErr w:type="gramStart"/>
            <w:r w:rsidRPr="007C644C">
              <w:rPr>
                <w:rFonts w:ascii="Times New Roman" w:hAnsi="Times New Roman"/>
                <w:lang w:val="ru-RU"/>
              </w:rPr>
              <w:t>диагностики-врач</w:t>
            </w:r>
            <w:proofErr w:type="spellEnd"/>
            <w:proofErr w:type="gramEnd"/>
            <w:r w:rsidRPr="007C644C">
              <w:rPr>
                <w:rFonts w:ascii="Times New Roman" w:hAnsi="Times New Roman"/>
                <w:lang w:val="ru-RU"/>
              </w:rPr>
              <w:t xml:space="preserve"> функциональной диагностики;</w:t>
            </w:r>
          </w:p>
          <w:p w:rsidR="00244856" w:rsidRPr="007C644C" w:rsidRDefault="00244856" w:rsidP="00C1542E">
            <w:pPr>
              <w:jc w:val="both"/>
              <w:rPr>
                <w:rFonts w:ascii="Times New Roman" w:hAnsi="Times New Roman"/>
              </w:rPr>
            </w:pPr>
            <w:r w:rsidRPr="007C644C">
              <w:rPr>
                <w:rFonts w:ascii="Times New Roman" w:hAnsi="Times New Roman"/>
                <w:lang w:val="ru-RU"/>
              </w:rPr>
              <w:t>врач функционально</w:t>
            </w:r>
            <w:r w:rsidRPr="007C644C">
              <w:rPr>
                <w:rFonts w:ascii="Times New Roman" w:hAnsi="Times New Roman"/>
              </w:rPr>
              <w:t xml:space="preserve">й </w:t>
            </w:r>
            <w:proofErr w:type="spellStart"/>
            <w:r w:rsidRPr="007C644C">
              <w:rPr>
                <w:rFonts w:ascii="Times New Roman" w:hAnsi="Times New Roman"/>
              </w:rPr>
              <w:t>диагностики</w:t>
            </w:r>
            <w:proofErr w:type="spellEnd"/>
          </w:p>
          <w:p w:rsidR="00244856" w:rsidRDefault="00244856" w:rsidP="00C1542E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F76C8A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1F7AF0">
              <w:rPr>
                <w:rFonts w:ascii="Times New Roman" w:hAnsi="Times New Roman"/>
                <w:lang w:val="ru-RU"/>
              </w:rPr>
              <w:t>120 000,00</w:t>
            </w:r>
          </w:p>
        </w:tc>
      </w:tr>
      <w:tr w:rsidR="00244856" w:rsidRPr="00A6453A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1F7AF0" w:rsidRDefault="00244856" w:rsidP="00A6453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F7AF0"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1F7AF0">
              <w:rPr>
                <w:rFonts w:ascii="Times New Roman" w:hAnsi="Times New Roman"/>
                <w:lang w:val="ru-RU"/>
              </w:rPr>
              <w:t>"Михайловская   центральная районная больница"</w:t>
            </w:r>
          </w:p>
        </w:tc>
        <w:tc>
          <w:tcPr>
            <w:tcW w:w="2247" w:type="dxa"/>
            <w:gridSpan w:val="2"/>
          </w:tcPr>
          <w:p w:rsidR="00244856" w:rsidRPr="001F7AF0" w:rsidRDefault="00244856" w:rsidP="005527C3">
            <w:pPr>
              <w:jc w:val="center"/>
              <w:rPr>
                <w:rFonts w:ascii="Times New Roman" w:hAnsi="Times New Roman"/>
                <w:lang w:val="ru-RU"/>
              </w:rPr>
            </w:pPr>
            <w:r w:rsidRPr="001F7AF0">
              <w:rPr>
                <w:rFonts w:ascii="Times New Roman" w:hAnsi="Times New Roman"/>
                <w:lang w:val="ru-RU"/>
              </w:rPr>
              <w:t>720 000,00</w:t>
            </w:r>
          </w:p>
        </w:tc>
      </w:tr>
      <w:tr w:rsidR="00244856" w:rsidRPr="003B512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</w:t>
            </w:r>
            <w:r>
              <w:rPr>
                <w:rFonts w:ascii="Times New Roman" w:hAnsi="Times New Roman"/>
                <w:lang w:val="ru-RU" w:eastAsia="ru-RU"/>
              </w:rPr>
              <w:t>52</w:t>
            </w:r>
          </w:p>
        </w:tc>
        <w:tc>
          <w:tcPr>
            <w:tcW w:w="2168" w:type="dxa"/>
            <w:gridSpan w:val="2"/>
          </w:tcPr>
          <w:p w:rsidR="00244856" w:rsidRPr="00DD2F8A" w:rsidRDefault="00244856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244856" w:rsidRPr="00DD2F8A" w:rsidRDefault="00244856" w:rsidP="00F564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Серафимовичская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244856" w:rsidRPr="009D7CAE" w:rsidRDefault="00244856" w:rsidP="00A321D5">
            <w:pPr>
              <w:jc w:val="center"/>
              <w:rPr>
                <w:rFonts w:ascii="Times New Roman" w:hAnsi="Times New Roman"/>
                <w:lang w:val="ru-RU"/>
              </w:rPr>
            </w:pPr>
            <w:r w:rsidRPr="009D7CAE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244856" w:rsidRDefault="00244856" w:rsidP="00A321D5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239A1">
              <w:rPr>
                <w:rFonts w:ascii="Times New Roman" w:hAnsi="Times New Roman"/>
                <w:color w:val="000000"/>
                <w:lang w:val="ru-RU"/>
              </w:rPr>
              <w:t>Дефибриллятор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  <w:r w:rsidRPr="00A239A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  <w:p w:rsidR="00244856" w:rsidRPr="00A239A1" w:rsidRDefault="00244856" w:rsidP="00A321D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(Дефибриллятор автоматический наружный).</w:t>
            </w:r>
          </w:p>
          <w:p w:rsidR="00244856" w:rsidRPr="009D7CAE" w:rsidRDefault="00244856" w:rsidP="00A321D5">
            <w:pPr>
              <w:jc w:val="center"/>
              <w:rPr>
                <w:rFonts w:ascii="Times New Roman" w:hAnsi="Times New Roman"/>
                <w:lang w:val="ru-RU"/>
              </w:rPr>
            </w:pPr>
            <w:r w:rsidRPr="009D7CAE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244856" w:rsidRPr="009D7CAE" w:rsidRDefault="00244856" w:rsidP="00427616">
            <w:pPr>
              <w:jc w:val="both"/>
              <w:rPr>
                <w:rFonts w:ascii="Times New Roman" w:hAnsi="Times New Roman"/>
                <w:lang w:val="ru-RU"/>
              </w:rPr>
            </w:pPr>
            <w:r w:rsidRPr="003B512C">
              <w:rPr>
                <w:rFonts w:ascii="Times New Roman" w:hAnsi="Times New Roman"/>
                <w:lang w:val="ru-RU"/>
              </w:rPr>
              <w:t xml:space="preserve">для </w:t>
            </w:r>
            <w:r>
              <w:rPr>
                <w:rFonts w:ascii="Times New Roman" w:hAnsi="Times New Roman"/>
                <w:lang w:val="ru-RU"/>
              </w:rPr>
              <w:t>проведения сердечно-легочной реанимации.</w:t>
            </w:r>
          </w:p>
        </w:tc>
        <w:tc>
          <w:tcPr>
            <w:tcW w:w="2122" w:type="dxa"/>
          </w:tcPr>
          <w:p w:rsidR="00244856" w:rsidRPr="00D31AC0" w:rsidRDefault="00244856" w:rsidP="00A321D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244856" w:rsidRPr="00A239A1" w:rsidRDefault="00244856" w:rsidP="00A321D5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A239A1">
              <w:rPr>
                <w:rFonts w:ascii="Times New Roman" w:hAnsi="Times New Roman"/>
                <w:lang w:val="ru-RU" w:eastAsia="zh-CN"/>
              </w:rPr>
              <w:t xml:space="preserve">Врач – анестезиолог-реаниматолог </w:t>
            </w:r>
            <w:r>
              <w:rPr>
                <w:rFonts w:ascii="Times New Roman" w:hAnsi="Times New Roman"/>
                <w:lang w:val="ru-RU" w:eastAsia="zh-CN"/>
              </w:rPr>
              <w:t xml:space="preserve">отделения </w:t>
            </w:r>
            <w:r w:rsidRPr="00301CBA">
              <w:rPr>
                <w:rFonts w:ascii="Times New Roman" w:hAnsi="Times New Roman"/>
                <w:lang w:val="ru-RU" w:eastAsia="zh-CN"/>
              </w:rPr>
              <w:t>анестезиологии и реанимации</w:t>
            </w:r>
            <w:r w:rsidRPr="00A239A1">
              <w:rPr>
                <w:rFonts w:ascii="Times New Roman" w:hAnsi="Times New Roman"/>
                <w:lang w:val="ru-RU" w:eastAsia="zh-CN"/>
              </w:rPr>
              <w:t xml:space="preserve"> </w:t>
            </w:r>
          </w:p>
          <w:p w:rsidR="00244856" w:rsidRPr="00A239A1" w:rsidRDefault="00244856" w:rsidP="00A321D5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0" w:type="dxa"/>
            <w:gridSpan w:val="2"/>
          </w:tcPr>
          <w:p w:rsidR="00244856" w:rsidRPr="00C111E3" w:rsidRDefault="00244856" w:rsidP="00A321D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79417E" w:rsidRDefault="00BD0207" w:rsidP="00BD020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199</w:t>
            </w:r>
            <w:r w:rsidR="00244856" w:rsidRPr="0079417E">
              <w:rPr>
                <w:rFonts w:ascii="Times New Roman" w:hAnsi="Times New Roman"/>
                <w:lang w:val="ru-RU"/>
              </w:rPr>
              <w:t> </w:t>
            </w:r>
            <w:r w:rsidR="00244856">
              <w:rPr>
                <w:rFonts w:ascii="Times New Roman" w:hAnsi="Times New Roman"/>
                <w:lang w:val="ru-RU"/>
              </w:rPr>
              <w:t>0</w:t>
            </w:r>
            <w:r w:rsidR="00244856" w:rsidRPr="0079417E">
              <w:rPr>
                <w:rFonts w:ascii="Times New Roman" w:hAnsi="Times New Roman"/>
                <w:lang w:val="ru-RU"/>
              </w:rPr>
              <w:t>00,00</w:t>
            </w:r>
          </w:p>
        </w:tc>
      </w:tr>
      <w:tr w:rsidR="00244856" w:rsidRPr="00DD39BE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1.53</w:t>
            </w:r>
          </w:p>
        </w:tc>
        <w:tc>
          <w:tcPr>
            <w:tcW w:w="2168" w:type="dxa"/>
            <w:gridSpan w:val="2"/>
            <w:vMerge w:val="restart"/>
          </w:tcPr>
          <w:p w:rsidR="00244856" w:rsidRPr="00DD2F8A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244856" w:rsidRPr="00DD2F8A" w:rsidRDefault="00244856" w:rsidP="00C82C0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Центральная районная больница                Суровикинского муниципального района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, Волгоградская область, город Суровикино</w:t>
            </w:r>
          </w:p>
        </w:tc>
        <w:tc>
          <w:tcPr>
            <w:tcW w:w="2977" w:type="dxa"/>
            <w:gridSpan w:val="2"/>
          </w:tcPr>
          <w:p w:rsidR="00244856" w:rsidRPr="00F25ADD" w:rsidRDefault="00244856" w:rsidP="005527C3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244856" w:rsidRDefault="00244856" w:rsidP="005527C3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244856" w:rsidRPr="00F25ADD" w:rsidRDefault="00244856" w:rsidP="005527C3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244856" w:rsidRDefault="00244856" w:rsidP="007938A1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244856" w:rsidRDefault="00244856" w:rsidP="007938A1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244856" w:rsidRPr="007938A1" w:rsidRDefault="00244856" w:rsidP="007938A1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244856" w:rsidRPr="005527C3" w:rsidRDefault="00244856" w:rsidP="005527C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Default="00244856" w:rsidP="005527C3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244856" w:rsidRPr="009D7CAE" w:rsidRDefault="00244856" w:rsidP="0098199D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D31AC0" w:rsidRDefault="00244856" w:rsidP="008B1FD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244856" w:rsidRPr="007938A1" w:rsidRDefault="00244856" w:rsidP="005527C3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>
              <w:rPr>
                <w:rFonts w:ascii="Times New Roman" w:hAnsi="Times New Roman"/>
                <w:lang w:val="ru-RU" w:eastAsia="zh-CN"/>
              </w:rPr>
              <w:t xml:space="preserve"> анестезиолог- реаниматолог</w:t>
            </w:r>
            <w:r w:rsidRPr="007938A1">
              <w:rPr>
                <w:rFonts w:ascii="Times New Roman" w:hAnsi="Times New Roman"/>
                <w:lang w:val="ru-RU" w:eastAsia="zh-CN"/>
              </w:rPr>
              <w:t>;</w:t>
            </w:r>
          </w:p>
          <w:p w:rsidR="00244856" w:rsidRPr="00A239A1" w:rsidRDefault="00244856" w:rsidP="007938A1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A239A1">
              <w:rPr>
                <w:rFonts w:ascii="Times New Roman" w:hAnsi="Times New Roman"/>
                <w:lang w:val="ru-RU" w:eastAsia="zh-CN"/>
              </w:rPr>
              <w:t xml:space="preserve">Врач – анестезиолог-реаниматолог </w:t>
            </w:r>
            <w:r>
              <w:rPr>
                <w:rFonts w:ascii="Times New Roman" w:hAnsi="Times New Roman"/>
                <w:lang w:val="ru-RU" w:eastAsia="zh-CN"/>
              </w:rPr>
              <w:t xml:space="preserve">отделения </w:t>
            </w:r>
            <w:r w:rsidRPr="00A239A1">
              <w:rPr>
                <w:rFonts w:ascii="Times New Roman" w:hAnsi="Times New Roman"/>
                <w:lang w:val="ru-RU" w:eastAsia="zh-CN"/>
              </w:rPr>
              <w:t>анестезиологии-реанима</w:t>
            </w:r>
            <w:r>
              <w:rPr>
                <w:rFonts w:ascii="Times New Roman" w:hAnsi="Times New Roman"/>
                <w:lang w:val="ru-RU" w:eastAsia="zh-CN"/>
              </w:rPr>
              <w:t>ции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A321D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Default="00244856" w:rsidP="00B7668E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244856" w:rsidRPr="00D410D5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1.54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F25ADD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Pr="00F25ADD">
              <w:rPr>
                <w:rFonts w:ascii="Times New Roman" w:hAnsi="Times New Roman"/>
                <w:lang w:val="ru-RU"/>
              </w:rPr>
              <w:t>едицинского</w:t>
            </w:r>
          </w:p>
          <w:p w:rsidR="00244856" w:rsidRPr="00F25ADD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r w:rsidRPr="00F25ADD">
              <w:rPr>
                <w:rFonts w:ascii="Times New Roman" w:hAnsi="Times New Roman"/>
                <w:lang w:val="ru-RU"/>
              </w:rPr>
              <w:t>борудования:</w:t>
            </w:r>
          </w:p>
          <w:p w:rsidR="00244856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 xml:space="preserve">пациента  </w:t>
            </w:r>
            <w:r>
              <w:rPr>
                <w:rFonts w:ascii="Times New Roman" w:hAnsi="Times New Roman"/>
                <w:lang w:val="ru-RU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244856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244856" w:rsidRPr="007938A1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244856" w:rsidRPr="005527C3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244856" w:rsidRPr="009D7CAE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D31AC0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244856" w:rsidRPr="007938A1" w:rsidRDefault="00244856" w:rsidP="00C1542E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>
              <w:rPr>
                <w:rFonts w:ascii="Times New Roman" w:hAnsi="Times New Roman"/>
                <w:lang w:val="ru-RU" w:eastAsia="zh-CN"/>
              </w:rPr>
              <w:t xml:space="preserve"> </w:t>
            </w:r>
            <w:r>
              <w:rPr>
                <w:rFonts w:ascii="Times New Roman" w:hAnsi="Times New Roman"/>
                <w:lang w:val="ru-RU" w:eastAsia="zh-CN"/>
              </w:rPr>
              <w:lastRenderedPageBreak/>
              <w:t>анестезиолог- реаниматолог</w:t>
            </w:r>
            <w:r w:rsidRPr="007938A1">
              <w:rPr>
                <w:rFonts w:ascii="Times New Roman" w:hAnsi="Times New Roman"/>
                <w:lang w:val="ru-RU" w:eastAsia="zh-CN"/>
              </w:rPr>
              <w:t>;</w:t>
            </w:r>
          </w:p>
          <w:p w:rsidR="00244856" w:rsidRPr="00A239A1" w:rsidRDefault="00244856" w:rsidP="00C1542E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A239A1">
              <w:rPr>
                <w:rFonts w:ascii="Times New Roman" w:hAnsi="Times New Roman"/>
                <w:lang w:val="ru-RU" w:eastAsia="zh-CN"/>
              </w:rPr>
              <w:t xml:space="preserve">Врач – анестезиолог-реаниматолог </w:t>
            </w:r>
            <w:r>
              <w:rPr>
                <w:rFonts w:ascii="Times New Roman" w:hAnsi="Times New Roman"/>
                <w:lang w:val="ru-RU" w:eastAsia="zh-CN"/>
              </w:rPr>
              <w:t xml:space="preserve">отделения </w:t>
            </w:r>
            <w:r w:rsidRPr="00A239A1">
              <w:rPr>
                <w:rFonts w:ascii="Times New Roman" w:hAnsi="Times New Roman"/>
                <w:lang w:val="ru-RU" w:eastAsia="zh-CN"/>
              </w:rPr>
              <w:t>анестезиологии-реанима</w:t>
            </w:r>
            <w:r>
              <w:rPr>
                <w:rFonts w:ascii="Times New Roman" w:hAnsi="Times New Roman"/>
                <w:lang w:val="ru-RU" w:eastAsia="zh-CN"/>
              </w:rPr>
              <w:t>ции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D410D5" w:rsidRDefault="00244856" w:rsidP="00D410D5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</w:rPr>
              <w:t>200 000</w:t>
            </w:r>
            <w:r w:rsidRPr="0079417E">
              <w:rPr>
                <w:rFonts w:ascii="Times New Roman" w:hAnsi="Times New Roman"/>
                <w:lang w:val="ru-RU"/>
              </w:rPr>
              <w:t>,</w:t>
            </w:r>
            <w:r w:rsidRPr="0079417E">
              <w:rPr>
                <w:rFonts w:ascii="Times New Roman" w:hAnsi="Times New Roman"/>
              </w:rPr>
              <w:t>00</w:t>
            </w:r>
          </w:p>
        </w:tc>
      </w:tr>
      <w:tr w:rsidR="00244856" w:rsidRPr="00DD39BE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1.55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F25ADD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244856" w:rsidRPr="00F25ADD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244856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244856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244856" w:rsidRPr="007938A1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244856" w:rsidRPr="005527C3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244856" w:rsidRPr="009D7CAE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244856" w:rsidRPr="00D31AC0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244856" w:rsidRPr="007938A1" w:rsidRDefault="00244856" w:rsidP="00C1542E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>
              <w:rPr>
                <w:rFonts w:ascii="Times New Roman" w:hAnsi="Times New Roman"/>
                <w:lang w:val="ru-RU" w:eastAsia="zh-CN"/>
              </w:rPr>
              <w:t xml:space="preserve"> анестезиолог- реаниматолог</w:t>
            </w:r>
            <w:r w:rsidRPr="007938A1">
              <w:rPr>
                <w:rFonts w:ascii="Times New Roman" w:hAnsi="Times New Roman"/>
                <w:lang w:val="ru-RU" w:eastAsia="zh-CN"/>
              </w:rPr>
              <w:t>;</w:t>
            </w:r>
          </w:p>
          <w:p w:rsidR="00244856" w:rsidRPr="00A239A1" w:rsidRDefault="00244856" w:rsidP="001F7AF0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A239A1">
              <w:rPr>
                <w:rFonts w:ascii="Times New Roman" w:hAnsi="Times New Roman"/>
                <w:lang w:val="ru-RU" w:eastAsia="zh-CN"/>
              </w:rPr>
              <w:t xml:space="preserve">рач – анестезиолог-реаниматолог </w:t>
            </w:r>
            <w:r>
              <w:rPr>
                <w:rFonts w:ascii="Times New Roman" w:hAnsi="Times New Roman"/>
                <w:lang w:val="ru-RU" w:eastAsia="zh-CN"/>
              </w:rPr>
              <w:t xml:space="preserve">отделения </w:t>
            </w:r>
            <w:r w:rsidRPr="00A239A1">
              <w:rPr>
                <w:rFonts w:ascii="Times New Roman" w:hAnsi="Times New Roman"/>
                <w:lang w:val="ru-RU" w:eastAsia="zh-CN"/>
              </w:rPr>
              <w:t>анестезиологии-реанима</w:t>
            </w:r>
            <w:r>
              <w:rPr>
                <w:rFonts w:ascii="Times New Roman" w:hAnsi="Times New Roman"/>
                <w:lang w:val="ru-RU" w:eastAsia="zh-CN"/>
              </w:rPr>
              <w:t>ции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D410D5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</w:rPr>
              <w:t>200 000</w:t>
            </w:r>
            <w:r w:rsidRPr="0079417E">
              <w:rPr>
                <w:rFonts w:ascii="Times New Roman" w:hAnsi="Times New Roman"/>
                <w:lang w:val="ru-RU"/>
              </w:rPr>
              <w:t>,</w:t>
            </w:r>
            <w:r w:rsidRPr="0079417E">
              <w:rPr>
                <w:rFonts w:ascii="Times New Roman" w:hAnsi="Times New Roman"/>
              </w:rPr>
              <w:t>00</w:t>
            </w:r>
          </w:p>
        </w:tc>
      </w:tr>
      <w:tr w:rsidR="00244856" w:rsidRPr="00D410D5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FB3BEC" w:rsidRDefault="00244856" w:rsidP="00103634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FB3BEC">
              <w:rPr>
                <w:rFonts w:ascii="Times New Roman" w:hAnsi="Times New Roman"/>
                <w:lang w:val="ru-RU" w:eastAsia="ru-RU"/>
              </w:rPr>
              <w:lastRenderedPageBreak/>
              <w:t>1.56</w:t>
            </w: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F25ADD" w:rsidRDefault="00244856" w:rsidP="00D410D5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244856" w:rsidRDefault="00244856" w:rsidP="00D410D5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Медицинского</w:t>
            </w:r>
          </w:p>
          <w:p w:rsidR="00244856" w:rsidRDefault="00244856" w:rsidP="00D410D5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 оборудования:</w:t>
            </w:r>
          </w:p>
          <w:p w:rsidR="00244856" w:rsidRDefault="00244856" w:rsidP="00D410D5">
            <w:pPr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насос.</w:t>
            </w:r>
          </w:p>
          <w:p w:rsidR="00244856" w:rsidRDefault="00244856" w:rsidP="00D410D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(Насос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244856" w:rsidRPr="005527C3" w:rsidRDefault="00244856" w:rsidP="00D410D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Pr="00F25ADD" w:rsidRDefault="00244856" w:rsidP="00D410D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</w:t>
            </w:r>
            <w:proofErr w:type="spellStart"/>
            <w:r>
              <w:rPr>
                <w:rFonts w:ascii="Times New Roman" w:hAnsi="Times New Roman"/>
                <w:lang w:val="ru-RU"/>
              </w:rPr>
              <w:t>болюсной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 высокой скоростью. </w:t>
            </w:r>
          </w:p>
        </w:tc>
        <w:tc>
          <w:tcPr>
            <w:tcW w:w="2122" w:type="dxa"/>
          </w:tcPr>
          <w:p w:rsidR="00244856" w:rsidRPr="00D31AC0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244856" w:rsidRPr="007938A1" w:rsidRDefault="00244856" w:rsidP="00C1542E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>
              <w:rPr>
                <w:rFonts w:ascii="Times New Roman" w:hAnsi="Times New Roman"/>
                <w:lang w:val="ru-RU" w:eastAsia="zh-CN"/>
              </w:rPr>
              <w:t xml:space="preserve"> анестезиолог- реаниматолог</w:t>
            </w:r>
            <w:r w:rsidRPr="007938A1">
              <w:rPr>
                <w:rFonts w:ascii="Times New Roman" w:hAnsi="Times New Roman"/>
                <w:lang w:val="ru-RU" w:eastAsia="zh-CN"/>
              </w:rPr>
              <w:t>;</w:t>
            </w:r>
          </w:p>
          <w:p w:rsidR="00244856" w:rsidRPr="00A239A1" w:rsidRDefault="00244856" w:rsidP="00E77CBD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A239A1">
              <w:rPr>
                <w:rFonts w:ascii="Times New Roman" w:hAnsi="Times New Roman"/>
                <w:lang w:val="ru-RU" w:eastAsia="zh-CN"/>
              </w:rPr>
              <w:t xml:space="preserve">рач – анестезиолог-реаниматолог </w:t>
            </w:r>
            <w:r>
              <w:rPr>
                <w:rFonts w:ascii="Times New Roman" w:hAnsi="Times New Roman"/>
                <w:lang w:val="ru-RU" w:eastAsia="zh-CN"/>
              </w:rPr>
              <w:t xml:space="preserve">отделения </w:t>
            </w:r>
            <w:r w:rsidRPr="00A239A1">
              <w:rPr>
                <w:rFonts w:ascii="Times New Roman" w:hAnsi="Times New Roman"/>
                <w:lang w:val="ru-RU" w:eastAsia="zh-CN"/>
              </w:rPr>
              <w:t>анестезиологии-реанима</w:t>
            </w:r>
            <w:r>
              <w:rPr>
                <w:rFonts w:ascii="Times New Roman" w:hAnsi="Times New Roman"/>
                <w:lang w:val="ru-RU" w:eastAsia="zh-CN"/>
              </w:rPr>
              <w:t>ции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A321D5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D410D5" w:rsidRDefault="00244856" w:rsidP="00747DEA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2B6D9E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08</w:t>
            </w:r>
            <w:r w:rsidRPr="002B6D9E">
              <w:rPr>
                <w:rFonts w:ascii="Times New Roman" w:hAnsi="Times New Roman"/>
                <w:lang w:val="ru-RU"/>
              </w:rPr>
              <w:t> 000,00</w:t>
            </w:r>
          </w:p>
        </w:tc>
      </w:tr>
      <w:tr w:rsidR="00244856" w:rsidRPr="00D410D5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Pr="00FB3BEC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FB3BEC">
              <w:rPr>
                <w:rFonts w:ascii="Times New Roman" w:hAnsi="Times New Roman"/>
                <w:lang w:val="ru-RU" w:eastAsia="ru-RU"/>
              </w:rPr>
              <w:t>1.57</w:t>
            </w:r>
          </w:p>
          <w:p w:rsidR="00244856" w:rsidRPr="00FB3BEC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168" w:type="dxa"/>
            <w:gridSpan w:val="2"/>
            <w:vMerge/>
          </w:tcPr>
          <w:p w:rsidR="00244856" w:rsidRPr="00DD2F8A" w:rsidRDefault="002448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244856" w:rsidRPr="00F25ADD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</w:t>
            </w:r>
            <w:r w:rsidRPr="00F25ADD">
              <w:rPr>
                <w:rFonts w:ascii="Times New Roman" w:hAnsi="Times New Roman"/>
                <w:lang w:val="ru-RU"/>
              </w:rPr>
              <w:softHyphen/>
              <w:t>вание</w:t>
            </w:r>
          </w:p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244856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244856" w:rsidRDefault="00244856" w:rsidP="00C1542E">
            <w:pPr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насос.</w:t>
            </w:r>
          </w:p>
          <w:p w:rsidR="00244856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(Насос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244856" w:rsidRPr="005527C3" w:rsidRDefault="00244856" w:rsidP="00C1542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244856" w:rsidRPr="00F25ADD" w:rsidRDefault="00244856" w:rsidP="00C1542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</w:t>
            </w:r>
            <w:proofErr w:type="spellStart"/>
            <w:r>
              <w:rPr>
                <w:rFonts w:ascii="Times New Roman" w:hAnsi="Times New Roman"/>
                <w:lang w:val="ru-RU"/>
              </w:rPr>
              <w:t>болюсной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 высокой скоростью. </w:t>
            </w:r>
          </w:p>
        </w:tc>
        <w:tc>
          <w:tcPr>
            <w:tcW w:w="2122" w:type="dxa"/>
          </w:tcPr>
          <w:p w:rsidR="00244856" w:rsidRPr="00D31AC0" w:rsidRDefault="00244856" w:rsidP="00C1542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244856" w:rsidRPr="007938A1" w:rsidRDefault="00244856" w:rsidP="00C1542E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>
              <w:rPr>
                <w:rFonts w:ascii="Times New Roman" w:hAnsi="Times New Roman"/>
                <w:lang w:val="ru-RU" w:eastAsia="zh-CN"/>
              </w:rPr>
              <w:t xml:space="preserve"> анестезиолог- реаниматолог</w:t>
            </w:r>
            <w:r w:rsidRPr="007938A1">
              <w:rPr>
                <w:rFonts w:ascii="Times New Roman" w:hAnsi="Times New Roman"/>
                <w:lang w:val="ru-RU" w:eastAsia="zh-CN"/>
              </w:rPr>
              <w:t>;</w:t>
            </w:r>
          </w:p>
          <w:p w:rsidR="00244856" w:rsidRPr="00A239A1" w:rsidRDefault="00244856" w:rsidP="003F4AEF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A239A1">
              <w:rPr>
                <w:rFonts w:ascii="Times New Roman" w:hAnsi="Times New Roman"/>
                <w:lang w:val="ru-RU" w:eastAsia="zh-CN"/>
              </w:rPr>
              <w:t xml:space="preserve">рач – анестезиолог-реаниматолог </w:t>
            </w:r>
            <w:r>
              <w:rPr>
                <w:rFonts w:ascii="Times New Roman" w:hAnsi="Times New Roman"/>
                <w:lang w:val="ru-RU" w:eastAsia="zh-CN"/>
              </w:rPr>
              <w:t xml:space="preserve">отделения </w:t>
            </w:r>
            <w:r w:rsidRPr="00A239A1">
              <w:rPr>
                <w:rFonts w:ascii="Times New Roman" w:hAnsi="Times New Roman"/>
                <w:lang w:val="ru-RU" w:eastAsia="zh-CN"/>
              </w:rPr>
              <w:t>анестезиологии-реанима</w:t>
            </w:r>
            <w:r>
              <w:rPr>
                <w:rFonts w:ascii="Times New Roman" w:hAnsi="Times New Roman"/>
                <w:lang w:val="ru-RU" w:eastAsia="zh-CN"/>
              </w:rPr>
              <w:t>ции</w:t>
            </w:r>
          </w:p>
        </w:tc>
        <w:tc>
          <w:tcPr>
            <w:tcW w:w="2570" w:type="dxa"/>
            <w:gridSpan w:val="2"/>
          </w:tcPr>
          <w:p w:rsidR="00244856" w:rsidRPr="00C111E3" w:rsidRDefault="002448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244856" w:rsidRPr="00D410D5" w:rsidRDefault="00244856" w:rsidP="00747DEA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2B6D9E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08</w:t>
            </w:r>
            <w:r w:rsidRPr="002B6D9E">
              <w:rPr>
                <w:rFonts w:ascii="Times New Roman" w:hAnsi="Times New Roman"/>
                <w:lang w:val="ru-RU"/>
              </w:rPr>
              <w:t> 000,00</w:t>
            </w:r>
          </w:p>
        </w:tc>
      </w:tr>
      <w:tr w:rsidR="00244856" w:rsidRPr="00512328" w:rsidTr="00512328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C111E3" w:rsidRDefault="00244856" w:rsidP="0051232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B473A6"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B473A6">
              <w:rPr>
                <w:rFonts w:ascii="Times New Roman" w:hAnsi="Times New Roman"/>
                <w:lang w:val="ru-RU"/>
              </w:rPr>
              <w:t>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2247" w:type="dxa"/>
            <w:gridSpan w:val="2"/>
          </w:tcPr>
          <w:p w:rsidR="00244856" w:rsidRPr="002B6D9E" w:rsidRDefault="00244856" w:rsidP="00747DE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816 000,00</w:t>
            </w:r>
          </w:p>
        </w:tc>
      </w:tr>
      <w:tr w:rsidR="00244856" w:rsidRPr="00FB3BEC" w:rsidTr="00512328">
        <w:trPr>
          <w:gridAfter w:val="4"/>
          <w:wAfter w:w="8500" w:type="dxa"/>
          <w:trHeight w:val="557"/>
        </w:trPr>
        <w:tc>
          <w:tcPr>
            <w:tcW w:w="673" w:type="dxa"/>
          </w:tcPr>
          <w:p w:rsidR="00244856" w:rsidRDefault="002448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244856" w:rsidRPr="00B473A6" w:rsidRDefault="00244856" w:rsidP="007272C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B473A6">
              <w:rPr>
                <w:rFonts w:ascii="Times New Roman" w:hAnsi="Times New Roman"/>
                <w:b/>
                <w:lang w:val="ru-RU" w:eastAsia="ru-RU"/>
              </w:rPr>
              <w:t>Итого за 1 квартал 2020</w:t>
            </w:r>
          </w:p>
        </w:tc>
        <w:tc>
          <w:tcPr>
            <w:tcW w:w="2247" w:type="dxa"/>
            <w:gridSpan w:val="2"/>
          </w:tcPr>
          <w:p w:rsidR="00244856" w:rsidRPr="00103634" w:rsidRDefault="00244856" w:rsidP="0082202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03634">
              <w:rPr>
                <w:rFonts w:ascii="Times New Roman" w:hAnsi="Times New Roman"/>
                <w:b/>
                <w:lang w:val="ru-RU"/>
              </w:rPr>
              <w:t>45 2</w:t>
            </w:r>
            <w:r w:rsidR="00822023" w:rsidRPr="00103634">
              <w:rPr>
                <w:rFonts w:ascii="Times New Roman" w:hAnsi="Times New Roman"/>
                <w:b/>
                <w:lang w:val="ru-RU"/>
              </w:rPr>
              <w:t>16</w:t>
            </w:r>
            <w:r w:rsidRPr="00103634">
              <w:rPr>
                <w:rFonts w:ascii="Times New Roman" w:hAnsi="Times New Roman"/>
                <w:b/>
                <w:lang w:val="ru-RU"/>
              </w:rPr>
              <w:t> </w:t>
            </w:r>
            <w:r w:rsidR="00822023" w:rsidRPr="00103634">
              <w:rPr>
                <w:rFonts w:ascii="Times New Roman" w:hAnsi="Times New Roman"/>
                <w:b/>
                <w:lang w:val="ru-RU"/>
              </w:rPr>
              <w:t>660</w:t>
            </w:r>
            <w:r w:rsidRPr="00103634">
              <w:rPr>
                <w:rFonts w:ascii="Times New Roman" w:hAnsi="Times New Roman"/>
                <w:b/>
                <w:lang w:val="ru-RU"/>
              </w:rPr>
              <w:t>,66</w:t>
            </w:r>
          </w:p>
        </w:tc>
      </w:tr>
      <w:tr w:rsidR="00244856" w:rsidRPr="00512328" w:rsidTr="00512328">
        <w:trPr>
          <w:gridAfter w:val="4"/>
          <w:wAfter w:w="8500" w:type="dxa"/>
          <w:trHeight w:val="557"/>
        </w:trPr>
        <w:tc>
          <w:tcPr>
            <w:tcW w:w="15172" w:type="dxa"/>
            <w:gridSpan w:val="11"/>
          </w:tcPr>
          <w:p w:rsidR="00244856" w:rsidRPr="00512328" w:rsidRDefault="00244856" w:rsidP="00747DE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512328">
              <w:rPr>
                <w:rFonts w:ascii="Times New Roman" w:hAnsi="Times New Roman"/>
                <w:b/>
                <w:lang w:val="ru-RU"/>
              </w:rPr>
              <w:t>2 квартал 2020</w:t>
            </w:r>
          </w:p>
        </w:tc>
      </w:tr>
      <w:tr w:rsidR="00716DF4" w:rsidRPr="0051232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716DF4" w:rsidRPr="009C5F25" w:rsidRDefault="00716DF4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C5F25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</w:t>
            </w:r>
          </w:p>
        </w:tc>
        <w:tc>
          <w:tcPr>
            <w:tcW w:w="2168" w:type="dxa"/>
            <w:gridSpan w:val="2"/>
            <w:vMerge w:val="restart"/>
          </w:tcPr>
          <w:p w:rsidR="00716DF4" w:rsidRPr="009D7CAE" w:rsidRDefault="00716DF4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716DF4" w:rsidRPr="009D7CAE" w:rsidRDefault="00716DF4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Родильный дом </w:t>
            </w:r>
            <w:r w:rsidRPr="009D7CAE">
              <w:rPr>
                <w:rFonts w:ascii="Times New Roman" w:hAnsi="Times New Roman"/>
                <w:lang w:val="ru-RU"/>
              </w:rPr>
              <w:t xml:space="preserve"> № 1"</w:t>
            </w:r>
          </w:p>
        </w:tc>
        <w:tc>
          <w:tcPr>
            <w:tcW w:w="2977" w:type="dxa"/>
            <w:gridSpan w:val="2"/>
          </w:tcPr>
          <w:p w:rsidR="00716DF4" w:rsidRPr="00F25ADD" w:rsidRDefault="00716DF4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716DF4" w:rsidRDefault="00716DF4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716DF4" w:rsidRPr="00F25ADD" w:rsidRDefault="00716DF4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716DF4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716DF4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lastRenderedPageBreak/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716DF4" w:rsidRPr="007938A1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716DF4" w:rsidRPr="005527C3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716DF4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716DF4" w:rsidRPr="009D7CAE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716DF4" w:rsidRPr="00D31AC0" w:rsidRDefault="00716DF4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716DF4" w:rsidRPr="006661A2" w:rsidRDefault="001551CB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>В</w:t>
            </w:r>
            <w:r w:rsidR="00716DF4" w:rsidRPr="006661A2">
              <w:rPr>
                <w:rFonts w:ascii="Times New Roman" w:hAnsi="Times New Roman"/>
                <w:lang w:val="ru-RU" w:eastAsia="zh-CN"/>
              </w:rPr>
              <w:t>ра</w:t>
            </w:r>
            <w:proofErr w:type="gramStart"/>
            <w:r w:rsidR="00716DF4" w:rsidRPr="006661A2">
              <w:rPr>
                <w:rFonts w:ascii="Times New Roman" w:hAnsi="Times New Roman"/>
                <w:lang w:val="ru-RU" w:eastAsia="zh-CN"/>
              </w:rPr>
              <w:t>ч-</w:t>
            </w:r>
            <w:proofErr w:type="gramEnd"/>
            <w:r w:rsidR="00716DF4" w:rsidRPr="006661A2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716DF4" w:rsidRPr="006661A2" w:rsidRDefault="00716DF4" w:rsidP="00716DF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 и реанимации</w:t>
            </w:r>
          </w:p>
        </w:tc>
        <w:tc>
          <w:tcPr>
            <w:tcW w:w="2570" w:type="dxa"/>
            <w:gridSpan w:val="2"/>
          </w:tcPr>
          <w:p w:rsidR="00716DF4" w:rsidRPr="00C111E3" w:rsidRDefault="00716DF4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716DF4" w:rsidRDefault="00716DF4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716DF4" w:rsidRPr="0051232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716DF4" w:rsidRPr="009C5F25" w:rsidRDefault="00716DF4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C5F25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2.2</w:t>
            </w:r>
          </w:p>
        </w:tc>
        <w:tc>
          <w:tcPr>
            <w:tcW w:w="2168" w:type="dxa"/>
            <w:gridSpan w:val="2"/>
            <w:vMerge/>
          </w:tcPr>
          <w:p w:rsidR="00716DF4" w:rsidRPr="00520519" w:rsidRDefault="00716DF4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716DF4" w:rsidRPr="00F25ADD" w:rsidRDefault="00716DF4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716DF4" w:rsidRDefault="00716DF4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716DF4" w:rsidRPr="00F25ADD" w:rsidRDefault="00716DF4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716DF4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716DF4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716DF4" w:rsidRPr="007938A1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716DF4" w:rsidRPr="005527C3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716DF4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716DF4" w:rsidRPr="009D7CAE" w:rsidRDefault="00716DF4" w:rsidP="006661A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716DF4" w:rsidRPr="00D31AC0" w:rsidRDefault="00716DF4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716DF4" w:rsidRPr="006661A2" w:rsidRDefault="001551CB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>В</w:t>
            </w:r>
            <w:r w:rsidR="00716DF4" w:rsidRPr="006661A2">
              <w:rPr>
                <w:rFonts w:ascii="Times New Roman" w:hAnsi="Times New Roman"/>
                <w:lang w:val="ru-RU" w:eastAsia="zh-CN"/>
              </w:rPr>
              <w:t>ра</w:t>
            </w:r>
            <w:proofErr w:type="gramStart"/>
            <w:r w:rsidR="00716DF4" w:rsidRPr="006661A2">
              <w:rPr>
                <w:rFonts w:ascii="Times New Roman" w:hAnsi="Times New Roman"/>
                <w:lang w:val="ru-RU" w:eastAsia="zh-CN"/>
              </w:rPr>
              <w:t>ч-</w:t>
            </w:r>
            <w:proofErr w:type="gramEnd"/>
            <w:r w:rsidR="00716DF4" w:rsidRPr="006661A2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716DF4" w:rsidRPr="006661A2" w:rsidRDefault="00716DF4" w:rsidP="00716DF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716DF4" w:rsidRPr="00C111E3" w:rsidRDefault="00716DF4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716DF4" w:rsidRDefault="00716DF4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716DF4" w:rsidRPr="00716DF4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716DF4" w:rsidRPr="009C5F25" w:rsidRDefault="00716DF4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C5F25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168" w:type="dxa"/>
            <w:gridSpan w:val="2"/>
            <w:vMerge/>
          </w:tcPr>
          <w:p w:rsidR="00716DF4" w:rsidRPr="00520519" w:rsidRDefault="00716DF4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6661A2" w:rsidRPr="004E1B0A" w:rsidRDefault="006661A2" w:rsidP="006661A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</w:t>
            </w:r>
            <w:r w:rsidRPr="004E1B0A">
              <w:rPr>
                <w:rFonts w:ascii="Times New Roman" w:hAnsi="Times New Roman"/>
                <w:lang w:val="ru-RU"/>
              </w:rPr>
              <w:lastRenderedPageBreak/>
              <w:t xml:space="preserve">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716DF4" w:rsidRPr="009D7CAE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716DF4" w:rsidRPr="00D31AC0" w:rsidRDefault="00716DF4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716DF4" w:rsidRPr="006661A2" w:rsidRDefault="001551CB" w:rsidP="001551CB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>В</w:t>
            </w:r>
            <w:r w:rsidR="00716DF4" w:rsidRPr="006661A2">
              <w:rPr>
                <w:rFonts w:ascii="Times New Roman" w:hAnsi="Times New Roman"/>
                <w:lang w:val="ru-RU" w:eastAsia="zh-CN"/>
              </w:rPr>
              <w:t>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716DF4" w:rsidRPr="00C111E3" w:rsidRDefault="00716DF4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716DF4" w:rsidRDefault="00F37B8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6661A2" w:rsidRPr="00070F17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C5F25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C5F25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2.4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6661A2" w:rsidRPr="004E1B0A" w:rsidRDefault="006661A2" w:rsidP="006661A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6661A2" w:rsidRPr="009D7CAE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6661A2" w:rsidRPr="00D31AC0" w:rsidRDefault="006661A2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6661A2" w:rsidRPr="00A239A1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6661A2" w:rsidRPr="00134C4F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6661A2" w:rsidRPr="00F76C8A" w:rsidRDefault="006661A2" w:rsidP="00134C4F">
            <w:pPr>
              <w:spacing w:after="200" w:line="276" w:lineRule="auto"/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  <w:r w:rsidRPr="00134C4F"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134C4F">
              <w:rPr>
                <w:rFonts w:ascii="Times New Roman" w:hAnsi="Times New Roman"/>
                <w:lang w:val="ru-RU"/>
              </w:rPr>
              <w:t>"Родильный дом  № 1"</w:t>
            </w:r>
          </w:p>
        </w:tc>
        <w:tc>
          <w:tcPr>
            <w:tcW w:w="2247" w:type="dxa"/>
            <w:gridSpan w:val="2"/>
          </w:tcPr>
          <w:p w:rsidR="006661A2" w:rsidRDefault="006661A2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 w:rsidRPr="006661A2">
              <w:rPr>
                <w:rFonts w:ascii="Times New Roman" w:hAnsi="Times New Roman"/>
                <w:lang w:val="ru-RU"/>
              </w:rPr>
              <w:t>3 600 000,00</w:t>
            </w:r>
          </w:p>
        </w:tc>
      </w:tr>
      <w:tr w:rsidR="006661A2" w:rsidRPr="0051232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F622BB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</w:t>
            </w:r>
          </w:p>
        </w:tc>
        <w:tc>
          <w:tcPr>
            <w:tcW w:w="2168" w:type="dxa"/>
            <w:gridSpan w:val="2"/>
            <w:vMerge w:val="restart"/>
          </w:tcPr>
          <w:p w:rsidR="006661A2" w:rsidRPr="009D7CAE" w:rsidRDefault="006661A2" w:rsidP="006661A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 xml:space="preserve">Государственное    учреждение </w:t>
            </w:r>
            <w:r w:rsidRPr="009D7CAE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6661A2" w:rsidRPr="009D7CAE" w:rsidRDefault="006661A2" w:rsidP="00984A7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клиническая больница</w:t>
            </w:r>
            <w:r w:rsidRPr="009D7CAE">
              <w:rPr>
                <w:rFonts w:ascii="Times New Roman" w:hAnsi="Times New Roman"/>
                <w:lang w:val="ru-RU"/>
              </w:rPr>
              <w:t xml:space="preserve"> № 1"</w:t>
            </w:r>
          </w:p>
        </w:tc>
        <w:tc>
          <w:tcPr>
            <w:tcW w:w="2977" w:type="dxa"/>
            <w:gridSpan w:val="2"/>
          </w:tcPr>
          <w:p w:rsidR="006661A2" w:rsidRPr="00F25ADD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lastRenderedPageBreak/>
              <w:t>Наименование</w:t>
            </w:r>
          </w:p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6661A2" w:rsidRPr="00F25ADD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lastRenderedPageBreak/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6661A2" w:rsidRPr="007938A1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6661A2" w:rsidRPr="005527C3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6661A2" w:rsidRPr="009D7CAE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6661A2" w:rsidRPr="00D31AC0" w:rsidRDefault="006661A2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6661A2" w:rsidRPr="006661A2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6661A2">
              <w:rPr>
                <w:rFonts w:ascii="Times New Roman" w:hAnsi="Times New Roman"/>
                <w:lang w:val="ru-RU" w:eastAsia="zh-CN"/>
              </w:rPr>
              <w:t>анестезиологии-</w:t>
            </w:r>
            <w:r w:rsidRPr="006661A2">
              <w:rPr>
                <w:rFonts w:ascii="Times New Roman" w:hAnsi="Times New Roman"/>
                <w:lang w:val="ru-RU" w:eastAsia="zh-CN"/>
              </w:rPr>
              <w:lastRenderedPageBreak/>
              <w:t>реанимации-вра</w:t>
            </w:r>
            <w:proofErr w:type="gramStart"/>
            <w:r w:rsidRPr="006661A2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6661A2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6661A2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A239A1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6661A2" w:rsidRPr="0051232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2.6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6661A2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6661A2" w:rsidRPr="007938A1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6661A2" w:rsidRPr="005527C3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6661A2" w:rsidRPr="00BC440A" w:rsidRDefault="006661A2" w:rsidP="00741FE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6661A2" w:rsidRDefault="006661A2" w:rsidP="004B1261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</w:t>
            </w:r>
            <w:proofErr w:type="gramStart"/>
            <w:r w:rsidRPr="00C0139E"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6661A2" w:rsidRPr="006661A2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6661A2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6661A2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6661A2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6661A2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6661A2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6661A2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6661A2" w:rsidRPr="0051232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2.7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6661A2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6661A2" w:rsidRPr="007938A1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6661A2" w:rsidRPr="005527C3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6661A2" w:rsidRPr="00BC440A" w:rsidRDefault="006661A2" w:rsidP="00741FE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6661A2" w:rsidRDefault="006661A2" w:rsidP="004B1261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 xml:space="preserve">Анестезиология </w:t>
            </w:r>
            <w:r>
              <w:rPr>
                <w:rFonts w:ascii="Times New Roman" w:hAnsi="Times New Roman"/>
                <w:lang w:val="ru-RU"/>
              </w:rPr>
              <w:t>–</w:t>
            </w:r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6661A2" w:rsidRPr="00F54B58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54B58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54B58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54B58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54B58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F54B58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6661A2" w:rsidRPr="00F54B5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EC68C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Default="006661A2" w:rsidP="00F54B58">
            <w:pPr>
              <w:jc w:val="center"/>
              <w:rPr>
                <w:rFonts w:ascii="Times New Roman" w:hAnsi="Times New Roman"/>
                <w:color w:val="22272F"/>
                <w:lang w:val="ru-RU"/>
              </w:rPr>
            </w:pPr>
            <w:r w:rsidRPr="002714A0">
              <w:rPr>
                <w:rFonts w:ascii="Times New Roman" w:hAnsi="Times New Roman"/>
                <w:color w:val="22272F"/>
                <w:lang w:val="ru-RU"/>
              </w:rPr>
              <w:t>Наименование медицинского оборудования</w:t>
            </w:r>
            <w:r w:rsidRPr="00292449">
              <w:rPr>
                <w:rFonts w:ascii="Times New Roman" w:hAnsi="Times New Roman"/>
                <w:color w:val="22272F"/>
                <w:lang w:val="ru-RU"/>
              </w:rPr>
              <w:t>:</w:t>
            </w:r>
          </w:p>
          <w:p w:rsidR="006661A2" w:rsidRPr="00292449" w:rsidRDefault="006661A2" w:rsidP="00F54B58">
            <w:pPr>
              <w:jc w:val="both"/>
              <w:rPr>
                <w:rFonts w:ascii="Times New Roman" w:hAnsi="Times New Roman"/>
                <w:shd w:val="clear" w:color="auto" w:fill="FFFFFF"/>
                <w:lang w:val="ru-RU"/>
              </w:rPr>
            </w:pPr>
            <w:proofErr w:type="spellStart"/>
            <w:proofErr w:type="gramStart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Наркозно-дыхательный</w:t>
            </w:r>
            <w:proofErr w:type="spellEnd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 xml:space="preserve"> аппарат с возможностью вентиляции тремя газами (</w:t>
            </w:r>
            <w:r w:rsidRPr="00292449">
              <w:rPr>
                <w:rFonts w:ascii="Times New Roman" w:hAnsi="Times New Roman"/>
                <w:shd w:val="clear" w:color="auto" w:fill="FFFFFF"/>
              </w:rPr>
              <w:t>O</w:t>
            </w:r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 xml:space="preserve">2, </w:t>
            </w:r>
            <w:r w:rsidRPr="00292449">
              <w:rPr>
                <w:rFonts w:ascii="Times New Roman" w:hAnsi="Times New Roman"/>
                <w:shd w:val="clear" w:color="auto" w:fill="FFFFFF"/>
              </w:rPr>
              <w:t>N</w:t>
            </w:r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2</w:t>
            </w:r>
            <w:r w:rsidRPr="00292449">
              <w:rPr>
                <w:rFonts w:ascii="Times New Roman" w:hAnsi="Times New Roman"/>
                <w:shd w:val="clear" w:color="auto" w:fill="FFFFFF"/>
              </w:rPr>
              <w:t>O</w:t>
            </w:r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, воздух), с испарителями для ингаляционных анестетиков (</w:t>
            </w:r>
            <w:proofErr w:type="spellStart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изофлуран</w:t>
            </w:r>
            <w:proofErr w:type="spellEnd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севрфлуран</w:t>
            </w:r>
            <w:proofErr w:type="spellEnd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 xml:space="preserve">) с блоком для </w:t>
            </w:r>
            <w:proofErr w:type="spellStart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газоанализа</w:t>
            </w:r>
            <w:proofErr w:type="spellEnd"/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).</w:t>
            </w:r>
            <w:proofErr w:type="gramEnd"/>
          </w:p>
          <w:p w:rsidR="006661A2" w:rsidRPr="00292449" w:rsidRDefault="006661A2" w:rsidP="00F54B58">
            <w:pPr>
              <w:jc w:val="both"/>
              <w:rPr>
                <w:rFonts w:ascii="Times New Roman" w:hAnsi="Times New Roman"/>
                <w:color w:val="22272F"/>
                <w:lang w:val="ru-RU"/>
              </w:rPr>
            </w:pPr>
            <w:r>
              <w:rPr>
                <w:rFonts w:ascii="Times New Roman" w:hAnsi="Times New Roman"/>
                <w:shd w:val="clear" w:color="auto" w:fill="FFFFFF"/>
                <w:lang w:val="ru-RU"/>
              </w:rPr>
              <w:t>(</w:t>
            </w:r>
            <w:r w:rsidRPr="00292449">
              <w:rPr>
                <w:rFonts w:ascii="Times New Roman" w:hAnsi="Times New Roman"/>
                <w:shd w:val="clear" w:color="auto" w:fill="FFFFFF"/>
                <w:lang w:val="ru-RU"/>
              </w:rPr>
              <w:t>Аппарат для ингаляционного наркоза</w:t>
            </w:r>
            <w:r>
              <w:rPr>
                <w:rFonts w:ascii="Times New Roman" w:hAnsi="Times New Roman"/>
                <w:shd w:val="clear" w:color="auto" w:fill="FFFFFF"/>
                <w:lang w:val="ru-RU"/>
              </w:rPr>
              <w:t>).</w:t>
            </w:r>
          </w:p>
          <w:p w:rsidR="006661A2" w:rsidRDefault="006661A2" w:rsidP="00F54B58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292449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</w:p>
          <w:p w:rsidR="006661A2" w:rsidRPr="00BC440A" w:rsidRDefault="006661A2" w:rsidP="00F54B5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для введения и мониторинга смесей газов</w:t>
            </w:r>
          </w:p>
        </w:tc>
        <w:tc>
          <w:tcPr>
            <w:tcW w:w="2122" w:type="dxa"/>
          </w:tcPr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 xml:space="preserve">Анестезиология </w:t>
            </w:r>
            <w:r>
              <w:rPr>
                <w:rFonts w:ascii="Times New Roman" w:hAnsi="Times New Roman"/>
                <w:lang w:val="ru-RU"/>
              </w:rPr>
              <w:t>–</w:t>
            </w:r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6661A2" w:rsidRPr="00F54B58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54B58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54B58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54B58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54B58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F54B58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F54B5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2 600 000,00</w:t>
            </w:r>
          </w:p>
        </w:tc>
      </w:tr>
      <w:tr w:rsidR="006661A2" w:rsidRPr="006661A2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2.9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6661A2" w:rsidRPr="004E1B0A" w:rsidRDefault="006661A2" w:rsidP="006661A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6661A2" w:rsidRPr="00BC440A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6661A2" w:rsidRPr="00D31AC0" w:rsidRDefault="006661A2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6661A2" w:rsidRPr="00F54B58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54B58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54B58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54B58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54B58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Default="006661A2" w:rsidP="006661A2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F76C8A" w:rsidRDefault="006661A2" w:rsidP="00741FE5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6661A2" w:rsidRPr="0051232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2.10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6661A2" w:rsidRPr="004E1B0A" w:rsidRDefault="006661A2" w:rsidP="006661A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6661A2" w:rsidRPr="00BC440A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 xml:space="preserve">втоматическая установка для циклической искусственной </w:t>
            </w:r>
            <w:r w:rsidRPr="008C034F">
              <w:rPr>
                <w:rFonts w:ascii="Times New Roman" w:hAnsi="Times New Roman"/>
                <w:lang w:val="ru-RU"/>
              </w:rPr>
              <w:lastRenderedPageBreak/>
              <w:t>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</w:t>
            </w:r>
            <w:proofErr w:type="gramStart"/>
            <w:r w:rsidRPr="00C0139E"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6661A2" w:rsidRPr="00F54B58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54B58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54B58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54B58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54B58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Default="006661A2" w:rsidP="006661A2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F76C8A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6661A2" w:rsidRPr="0051232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2.11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6661A2" w:rsidRPr="004E1B0A" w:rsidRDefault="006661A2" w:rsidP="006661A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6661A2" w:rsidRPr="00BC440A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6661A2" w:rsidRPr="00D31AC0" w:rsidRDefault="006661A2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6661A2" w:rsidRPr="00F54B58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54B58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54B58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54B58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54B58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Default="006661A2" w:rsidP="006661A2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F76C8A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6661A2" w:rsidRPr="00512328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2.12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6661A2" w:rsidRPr="004E1B0A" w:rsidRDefault="006661A2" w:rsidP="006661A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6661A2" w:rsidRPr="00BC440A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 xml:space="preserve">втоматическая установка для циклической искусственной </w:t>
            </w:r>
            <w:r w:rsidRPr="008C034F">
              <w:rPr>
                <w:rFonts w:ascii="Times New Roman" w:hAnsi="Times New Roman"/>
                <w:lang w:val="ru-RU"/>
              </w:rPr>
              <w:lastRenderedPageBreak/>
              <w:t>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</w:t>
            </w:r>
            <w:proofErr w:type="gramStart"/>
            <w:r w:rsidRPr="00C0139E"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6661A2" w:rsidRPr="00F54B58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54B58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54B58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54B58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54B58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Default="006661A2" w:rsidP="006661A2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F54B58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F76C8A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6661A2" w:rsidRPr="00984A71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6661A2" w:rsidRPr="00F76C8A" w:rsidRDefault="006661A2" w:rsidP="00984A71">
            <w:pPr>
              <w:spacing w:after="200" w:line="276" w:lineRule="auto"/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  <w:r w:rsidRPr="00984A71"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984A71">
              <w:rPr>
                <w:rFonts w:ascii="Times New Roman" w:hAnsi="Times New Roman"/>
                <w:lang w:val="ru-RU"/>
              </w:rPr>
              <w:t>"Городская клиническая больница № 1"</w:t>
            </w: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6661A2">
              <w:rPr>
                <w:rFonts w:ascii="Times New Roman" w:hAnsi="Times New Roman"/>
                <w:lang w:val="ru-RU"/>
              </w:rPr>
              <w:t>9 600 000,00</w:t>
            </w:r>
          </w:p>
        </w:tc>
      </w:tr>
      <w:tr w:rsidR="006661A2" w:rsidRPr="00984A71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168" w:type="dxa"/>
            <w:gridSpan w:val="2"/>
            <w:vMerge w:val="restart"/>
          </w:tcPr>
          <w:p w:rsidR="006661A2" w:rsidRPr="009D7CAE" w:rsidRDefault="006661A2" w:rsidP="008F4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6661A2" w:rsidRPr="00520519" w:rsidRDefault="006661A2" w:rsidP="008F4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</w:t>
            </w:r>
            <w:r w:rsidRPr="009D7CAE">
              <w:rPr>
                <w:rFonts w:ascii="Times New Roman" w:hAnsi="Times New Roman"/>
                <w:lang w:val="ru-RU"/>
              </w:rPr>
              <w:t xml:space="preserve"> № </w:t>
            </w:r>
            <w:r>
              <w:rPr>
                <w:rFonts w:ascii="Times New Roman" w:hAnsi="Times New Roman"/>
                <w:lang w:val="ru-RU"/>
              </w:rPr>
              <w:t>4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6661A2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6661A2" w:rsidRPr="007938A1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6661A2" w:rsidRPr="005527C3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6661A2" w:rsidRPr="00BC440A" w:rsidRDefault="006661A2" w:rsidP="00741FE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Анестезиологи</w:t>
            </w:r>
            <w:proofErr w:type="gramStart"/>
            <w:r w:rsidRPr="00C0139E"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6661A2" w:rsidRPr="00FB3BEC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FB3BEC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6661A2" w:rsidRPr="00984A71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6661A2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6661A2" w:rsidRPr="007938A1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 xml:space="preserve">Монитор реанимационный и анестезиологический для 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lastRenderedPageBreak/>
              <w:t>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6661A2" w:rsidRPr="005527C3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6661A2" w:rsidRPr="00BC440A" w:rsidRDefault="006661A2" w:rsidP="00741FE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6661A2" w:rsidRPr="00D31AC0" w:rsidRDefault="006661A2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6661A2" w:rsidRPr="00FB3BEC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FB3BEC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6661A2" w:rsidRPr="00984A71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2.1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6661A2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6661A2" w:rsidRPr="007938A1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6661A2" w:rsidRPr="005527C3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6661A2" w:rsidRPr="00BC440A" w:rsidRDefault="006661A2" w:rsidP="00741FE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Анестезиологи</w:t>
            </w:r>
            <w:proofErr w:type="gramStart"/>
            <w:r w:rsidRPr="00C0139E"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6661A2" w:rsidRPr="00B43F20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A239A1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6661A2" w:rsidRPr="00984A71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168" w:type="dxa"/>
            <w:gridSpan w:val="2"/>
            <w:vMerge/>
          </w:tcPr>
          <w:p w:rsidR="006661A2" w:rsidRPr="00520519" w:rsidRDefault="006661A2" w:rsidP="00741F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6661A2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lastRenderedPageBreak/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6661A2" w:rsidRPr="007938A1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6661A2" w:rsidRPr="005527C3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6661A2" w:rsidRPr="00BC440A" w:rsidRDefault="006661A2" w:rsidP="00741FE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6661A2" w:rsidRPr="00D31AC0" w:rsidRDefault="006661A2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6661A2" w:rsidRPr="00FB3BEC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A239A1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врач – анестезиолог-реаниматолог отделения </w:t>
            </w:r>
            <w:r w:rsidRPr="00FB3BEC">
              <w:rPr>
                <w:rFonts w:ascii="Times New Roman" w:hAnsi="Times New Roman"/>
                <w:lang w:val="ru-RU" w:eastAsia="zh-CN"/>
              </w:rPr>
              <w:lastRenderedPageBreak/>
              <w:t>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6661A2" w:rsidRPr="00D776F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6661A2" w:rsidRPr="00984A71" w:rsidRDefault="006661A2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84A71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168" w:type="dxa"/>
            <w:gridSpan w:val="2"/>
            <w:vMerge/>
          </w:tcPr>
          <w:p w:rsidR="006661A2" w:rsidRPr="00DD2F8A" w:rsidRDefault="006661A2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6661A2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6661A2" w:rsidRPr="00F25ADD" w:rsidRDefault="006661A2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6661A2" w:rsidRPr="007938A1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6661A2" w:rsidRPr="005527C3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6661A2" w:rsidRDefault="006661A2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  <w:r w:rsidRPr="005524F8">
              <w:rPr>
                <w:rFonts w:ascii="Times New Roman" w:hAnsi="Times New Roman"/>
                <w:lang w:val="ru-RU"/>
              </w:rPr>
              <w:t>.</w:t>
            </w:r>
            <w:r w:rsidRPr="00234983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6661A2" w:rsidRPr="00F25ADD" w:rsidRDefault="006661A2" w:rsidP="00D776F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2" w:type="dxa"/>
          </w:tcPr>
          <w:p w:rsidR="006661A2" w:rsidRDefault="006661A2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t>Анестезиологи</w:t>
            </w:r>
            <w:proofErr w:type="gramStart"/>
            <w:r w:rsidRPr="00C0139E"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6661A2" w:rsidRPr="00B43F20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6661A2" w:rsidRPr="00A239A1" w:rsidRDefault="006661A2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6661A2" w:rsidRPr="00C111E3" w:rsidRDefault="006661A2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6661A2" w:rsidRDefault="006661A2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D776F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2.18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B43F2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</w:t>
            </w:r>
            <w:r w:rsidRPr="004E1B0A">
              <w:rPr>
                <w:rFonts w:ascii="Times New Roman" w:hAnsi="Times New Roman"/>
                <w:lang w:val="ru-RU"/>
              </w:rPr>
              <w:lastRenderedPageBreak/>
              <w:t xml:space="preserve">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</w:t>
            </w:r>
            <w:r w:rsidRPr="00B43F20">
              <w:rPr>
                <w:rFonts w:ascii="Times New Roman" w:hAnsi="Times New Roman"/>
                <w:lang w:val="ru-RU" w:eastAsia="zh-CN"/>
              </w:rPr>
              <w:lastRenderedPageBreak/>
              <w:t>реаниматолог;</w:t>
            </w:r>
          </w:p>
          <w:p w:rsidR="00B43F20" w:rsidRPr="00A239A1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B43F2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2.19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B43F2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D776F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2.20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B43F2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</w:t>
            </w:r>
            <w:r w:rsidRPr="004E1B0A">
              <w:rPr>
                <w:rFonts w:ascii="Times New Roman" w:hAnsi="Times New Roman"/>
                <w:lang w:val="ru-RU"/>
              </w:rPr>
              <w:lastRenderedPageBreak/>
              <w:t xml:space="preserve">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Default="00B43F20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C0139E">
              <w:rPr>
                <w:rFonts w:ascii="Times New Roman" w:hAnsi="Times New Roman"/>
                <w:lang w:val="ru-RU"/>
              </w:rPr>
              <w:lastRenderedPageBreak/>
              <w:t>Анестезиологи</w:t>
            </w:r>
            <w:proofErr w:type="gramStart"/>
            <w:r w:rsidRPr="00C0139E"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C0139E">
              <w:rPr>
                <w:rFonts w:ascii="Times New Roman" w:hAnsi="Times New Roman"/>
                <w:lang w:val="ru-RU"/>
              </w:rPr>
              <w:t xml:space="preserve">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</w:t>
            </w:r>
            <w:r w:rsidRPr="00B43F20">
              <w:rPr>
                <w:rFonts w:ascii="Times New Roman" w:hAnsi="Times New Roman"/>
                <w:lang w:val="ru-RU" w:eastAsia="zh-CN"/>
              </w:rPr>
              <w:lastRenderedPageBreak/>
              <w:t>реаниматолог;</w:t>
            </w:r>
          </w:p>
          <w:p w:rsidR="00B43F20" w:rsidRPr="00A239A1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D776F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2.21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B43F2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4B126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D776F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2.22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B43F2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</w:t>
            </w:r>
            <w:r w:rsidRPr="004E1B0A">
              <w:rPr>
                <w:rFonts w:ascii="Times New Roman" w:hAnsi="Times New Roman"/>
                <w:lang w:val="ru-RU"/>
              </w:rPr>
              <w:lastRenderedPageBreak/>
              <w:t xml:space="preserve">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Default="00B43F20" w:rsidP="004B126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</w:t>
            </w:r>
            <w:r w:rsidRPr="00B43F20">
              <w:rPr>
                <w:rFonts w:ascii="Times New Roman" w:hAnsi="Times New Roman"/>
                <w:lang w:val="ru-RU" w:eastAsia="zh-CN"/>
              </w:rPr>
              <w:lastRenderedPageBreak/>
              <w:t>реаниматолог;</w:t>
            </w:r>
          </w:p>
          <w:p w:rsidR="00B43F20" w:rsidRPr="00A239A1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8F4A73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D776FB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B43F20" w:rsidRPr="00C111E3" w:rsidRDefault="00B43F20" w:rsidP="008F4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</w:t>
            </w:r>
            <w:r w:rsidRPr="009D7CAE">
              <w:rPr>
                <w:rFonts w:ascii="Times New Roman" w:hAnsi="Times New Roman"/>
                <w:lang w:val="ru-RU"/>
              </w:rPr>
              <w:t xml:space="preserve"> № </w:t>
            </w:r>
            <w:r>
              <w:rPr>
                <w:rFonts w:ascii="Times New Roman" w:hAnsi="Times New Roman"/>
                <w:lang w:val="ru-RU"/>
              </w:rPr>
              <w:t>4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7" w:type="dxa"/>
            <w:gridSpan w:val="2"/>
          </w:tcPr>
          <w:p w:rsidR="00B43F20" w:rsidRDefault="00B43F20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 w:rsidRPr="00B43F20">
              <w:rPr>
                <w:rFonts w:ascii="Times New Roman" w:hAnsi="Times New Roman"/>
                <w:lang w:val="ru-RU"/>
              </w:rPr>
              <w:t>9 000 000,00</w:t>
            </w:r>
          </w:p>
        </w:tc>
      </w:tr>
      <w:tr w:rsidR="00B43F20" w:rsidRPr="008169D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2.23</w:t>
            </w:r>
          </w:p>
        </w:tc>
        <w:tc>
          <w:tcPr>
            <w:tcW w:w="2168" w:type="dxa"/>
            <w:gridSpan w:val="2"/>
            <w:vMerge w:val="restart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B43F20" w:rsidRPr="00DD2F8A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</w:t>
            </w:r>
            <w:r w:rsidRPr="009D7CAE">
              <w:rPr>
                <w:rFonts w:ascii="Times New Roman" w:hAnsi="Times New Roman"/>
                <w:lang w:val="ru-RU"/>
              </w:rPr>
              <w:t xml:space="preserve"> № </w:t>
            </w:r>
            <w:r>
              <w:rPr>
                <w:rFonts w:ascii="Times New Roman" w:hAnsi="Times New Roman"/>
                <w:lang w:val="ru-RU"/>
              </w:rPr>
              <w:t>5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B43F20" w:rsidRPr="00F25ADD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</w:p>
        </w:tc>
        <w:tc>
          <w:tcPr>
            <w:tcW w:w="2122" w:type="dxa"/>
          </w:tcPr>
          <w:p w:rsidR="00B43F20" w:rsidRPr="00D31AC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FB3BEC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FB3BEC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D776F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2.24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lastRenderedPageBreak/>
              <w:t>оборудования:</w:t>
            </w:r>
          </w:p>
          <w:p w:rsidR="00B43F20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</w:p>
        </w:tc>
        <w:tc>
          <w:tcPr>
            <w:tcW w:w="2122" w:type="dxa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FB3BEC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lastRenderedPageBreak/>
              <w:t>анестезиологии-реанимации-вра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FB3BEC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D776F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2.25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F37B8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F37B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2A594D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B43F20" w:rsidRPr="00D31AC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B43F20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2.26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B43F2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D776FB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2.27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B43F2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B43F2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8F4A73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D776FB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B43F20" w:rsidRPr="00C111E3" w:rsidRDefault="00B43F20" w:rsidP="008F4A7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</w:t>
            </w:r>
            <w:r w:rsidRPr="009D7CAE">
              <w:rPr>
                <w:rFonts w:ascii="Times New Roman" w:hAnsi="Times New Roman"/>
                <w:lang w:val="ru-RU"/>
              </w:rPr>
              <w:t xml:space="preserve"> № </w:t>
            </w:r>
            <w:r>
              <w:rPr>
                <w:rFonts w:ascii="Times New Roman" w:hAnsi="Times New Roman"/>
                <w:lang w:val="ru-RU"/>
              </w:rPr>
              <w:t>5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 w:rsidRPr="00B43F20">
              <w:rPr>
                <w:rFonts w:ascii="Times New Roman" w:hAnsi="Times New Roman"/>
                <w:lang w:val="ru-RU"/>
              </w:rPr>
              <w:t>3 800 000,00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2.28</w:t>
            </w:r>
          </w:p>
        </w:tc>
        <w:tc>
          <w:tcPr>
            <w:tcW w:w="2168" w:type="dxa"/>
            <w:gridSpan w:val="2"/>
          </w:tcPr>
          <w:p w:rsidR="00B43F20" w:rsidRPr="009D7CAE" w:rsidRDefault="00B43F20" w:rsidP="009B345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B43F20" w:rsidRPr="009D7CAE" w:rsidRDefault="00B43F20" w:rsidP="009B345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</w:t>
            </w:r>
            <w:r w:rsidRPr="009D7CAE">
              <w:rPr>
                <w:rFonts w:ascii="Times New Roman" w:hAnsi="Times New Roman"/>
                <w:lang w:val="ru-RU"/>
              </w:rPr>
              <w:t xml:space="preserve"> № </w:t>
            </w:r>
            <w:r>
              <w:rPr>
                <w:rFonts w:ascii="Times New Roman" w:hAnsi="Times New Roman"/>
                <w:lang w:val="ru-RU"/>
              </w:rPr>
              <w:t>12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B43F20" w:rsidRPr="00F25ADD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2A594D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B43F20" w:rsidRPr="00D31AC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B43F20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2.29</w:t>
            </w:r>
          </w:p>
        </w:tc>
        <w:tc>
          <w:tcPr>
            <w:tcW w:w="2168" w:type="dxa"/>
            <w:gridSpan w:val="2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2A594D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B43F20" w:rsidRDefault="00B43F20" w:rsidP="004B126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B43F20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2.30</w:t>
            </w:r>
          </w:p>
        </w:tc>
        <w:tc>
          <w:tcPr>
            <w:tcW w:w="2168" w:type="dxa"/>
            <w:gridSpan w:val="2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B43F20" w:rsidRPr="00D31AC0" w:rsidRDefault="00B43F20" w:rsidP="004B126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2.31</w:t>
            </w:r>
          </w:p>
        </w:tc>
        <w:tc>
          <w:tcPr>
            <w:tcW w:w="2168" w:type="dxa"/>
            <w:gridSpan w:val="2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1551CB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 xml:space="preserve">Монитор реанимационный и анестезиологический для контроля ряда 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lastRenderedPageBreak/>
              <w:t>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1551CB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</w:p>
        </w:tc>
        <w:tc>
          <w:tcPr>
            <w:tcW w:w="2122" w:type="dxa"/>
          </w:tcPr>
          <w:p w:rsidR="00B43F20" w:rsidRDefault="00B43F20" w:rsidP="004B126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B43F20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2.32</w:t>
            </w:r>
          </w:p>
        </w:tc>
        <w:tc>
          <w:tcPr>
            <w:tcW w:w="2168" w:type="dxa"/>
            <w:gridSpan w:val="2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10363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="00B43F20"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B43F2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2.33</w:t>
            </w:r>
          </w:p>
        </w:tc>
        <w:tc>
          <w:tcPr>
            <w:tcW w:w="2168" w:type="dxa"/>
            <w:gridSpan w:val="2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10363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lastRenderedPageBreak/>
              <w:t>Характеристики:</w:t>
            </w:r>
          </w:p>
          <w:p w:rsidR="00B43F20" w:rsidRPr="00BC440A" w:rsidRDefault="00B43F20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2.34</w:t>
            </w:r>
          </w:p>
        </w:tc>
        <w:tc>
          <w:tcPr>
            <w:tcW w:w="2168" w:type="dxa"/>
            <w:gridSpan w:val="2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10363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2.35</w:t>
            </w:r>
          </w:p>
        </w:tc>
        <w:tc>
          <w:tcPr>
            <w:tcW w:w="2168" w:type="dxa"/>
            <w:gridSpan w:val="2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B43F20" w:rsidRPr="004E1B0A" w:rsidRDefault="00B43F20" w:rsidP="0010363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B43F20" w:rsidRDefault="00B43F20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   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B43F20" w:rsidRPr="00BC440A" w:rsidRDefault="00B43F20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B43F20" w:rsidRPr="00D31AC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B43F20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B43F20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B43F20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B43F20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B43F20" w:rsidRDefault="00B43F20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B43F20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B43F20" w:rsidRPr="008F4A73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D776FB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B43F20" w:rsidRPr="00C111E3" w:rsidRDefault="00B43F20" w:rsidP="009B3453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</w:t>
            </w:r>
            <w:r w:rsidRPr="009D7CAE">
              <w:rPr>
                <w:rFonts w:ascii="Times New Roman" w:hAnsi="Times New Roman"/>
                <w:lang w:val="ru-RU"/>
              </w:rPr>
              <w:t xml:space="preserve"> № </w:t>
            </w:r>
            <w:r>
              <w:rPr>
                <w:rFonts w:ascii="Times New Roman" w:hAnsi="Times New Roman"/>
                <w:lang w:val="ru-RU"/>
              </w:rPr>
              <w:t>12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7" w:type="dxa"/>
            <w:gridSpan w:val="2"/>
          </w:tcPr>
          <w:p w:rsidR="00B43F20" w:rsidRDefault="00B43F20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7 200 000,00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2.36</w:t>
            </w:r>
          </w:p>
        </w:tc>
        <w:tc>
          <w:tcPr>
            <w:tcW w:w="2168" w:type="dxa"/>
            <w:gridSpan w:val="2"/>
            <w:vMerge w:val="restart"/>
          </w:tcPr>
          <w:p w:rsidR="00B43F20" w:rsidRPr="009D7CAE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B43F20" w:rsidRPr="00DD2F8A" w:rsidRDefault="00B43F20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Больница</w:t>
            </w:r>
            <w:r w:rsidRPr="009D7CAE">
              <w:rPr>
                <w:rFonts w:ascii="Times New Roman" w:hAnsi="Times New Roman"/>
                <w:lang w:val="ru-RU"/>
              </w:rPr>
              <w:t xml:space="preserve"> № </w:t>
            </w:r>
            <w:r>
              <w:rPr>
                <w:rFonts w:ascii="Times New Roman" w:hAnsi="Times New Roman"/>
                <w:lang w:val="ru-RU"/>
              </w:rPr>
              <w:t>16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B43F20" w:rsidRPr="00F25ADD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6661A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</w:p>
        </w:tc>
        <w:tc>
          <w:tcPr>
            <w:tcW w:w="2122" w:type="dxa"/>
          </w:tcPr>
          <w:p w:rsidR="00B43F20" w:rsidRDefault="00B43F20" w:rsidP="00EC68C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456A56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456A56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456A56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2.37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lastRenderedPageBreak/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</w:p>
        </w:tc>
        <w:tc>
          <w:tcPr>
            <w:tcW w:w="2122" w:type="dxa"/>
          </w:tcPr>
          <w:p w:rsidR="00B43F20" w:rsidRPr="00D31AC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456A56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456A56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</w:t>
            </w:r>
            <w:r w:rsidRPr="00456A56">
              <w:rPr>
                <w:rFonts w:ascii="Times New Roman" w:hAnsi="Times New Roman"/>
                <w:lang w:val="ru-RU" w:eastAsia="zh-CN"/>
              </w:rPr>
              <w:lastRenderedPageBreak/>
              <w:t>реанимации</w:t>
            </w:r>
          </w:p>
        </w:tc>
        <w:tc>
          <w:tcPr>
            <w:tcW w:w="2570" w:type="dxa"/>
            <w:gridSpan w:val="2"/>
          </w:tcPr>
          <w:p w:rsidR="00B43F20" w:rsidRPr="00456A56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2.38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</w:p>
        </w:tc>
        <w:tc>
          <w:tcPr>
            <w:tcW w:w="2122" w:type="dxa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456A56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2.39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lastRenderedPageBreak/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456A56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</w:p>
        </w:tc>
        <w:tc>
          <w:tcPr>
            <w:tcW w:w="2122" w:type="dxa"/>
          </w:tcPr>
          <w:p w:rsidR="00B43F20" w:rsidRDefault="00B43F20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456A56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врач – анестезиолог-реаниматолог </w:t>
            </w:r>
            <w:r w:rsidRPr="00456A56">
              <w:rPr>
                <w:rFonts w:ascii="Times New Roman" w:hAnsi="Times New Roman"/>
                <w:lang w:val="ru-RU" w:eastAsia="zh-CN"/>
              </w:rPr>
              <w:lastRenderedPageBreak/>
              <w:t>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B43F20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B43F20" w:rsidRDefault="00B43F20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2.40</w:t>
            </w:r>
          </w:p>
        </w:tc>
        <w:tc>
          <w:tcPr>
            <w:tcW w:w="2168" w:type="dxa"/>
            <w:gridSpan w:val="2"/>
            <w:vMerge/>
          </w:tcPr>
          <w:p w:rsidR="00B43F20" w:rsidRPr="00DD2F8A" w:rsidRDefault="00B43F20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B43F20" w:rsidRPr="00F25ADD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B43F20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B43F20" w:rsidRPr="00F25ADD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B43F20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B43F20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B43F20" w:rsidRPr="007938A1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B43F20" w:rsidRPr="005527C3" w:rsidRDefault="00B43F20" w:rsidP="00EC68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B43F20" w:rsidRPr="00BC440A" w:rsidRDefault="00B43F20" w:rsidP="00EC68CA">
            <w:pPr>
              <w:jc w:val="center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</w:t>
            </w:r>
          </w:p>
        </w:tc>
        <w:tc>
          <w:tcPr>
            <w:tcW w:w="2122" w:type="dxa"/>
          </w:tcPr>
          <w:p w:rsidR="00B43F20" w:rsidRDefault="00B43F20" w:rsidP="006661A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B43F20" w:rsidRPr="00456A56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B43F20" w:rsidRPr="00A239A1" w:rsidRDefault="00B43F20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B43F20" w:rsidRPr="00C111E3" w:rsidRDefault="00B43F20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B43F20" w:rsidRDefault="00B43F20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456A56" w:rsidRPr="00456A56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2.41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Default="00456A56" w:rsidP="00456A56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56A56" w:rsidRPr="004E1B0A" w:rsidRDefault="00456A56" w:rsidP="00456A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</w:t>
            </w:r>
            <w:r w:rsidRPr="004E1B0A">
              <w:rPr>
                <w:rFonts w:ascii="Times New Roman" w:hAnsi="Times New Roman"/>
                <w:lang w:val="ru-RU"/>
              </w:rPr>
              <w:lastRenderedPageBreak/>
              <w:t xml:space="preserve">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56A56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456A56" w:rsidRDefault="00456A56" w:rsidP="001036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Pr="00A239A1" w:rsidRDefault="00456A56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lastRenderedPageBreak/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2.42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Default="00456A56" w:rsidP="00456A56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56A56" w:rsidRPr="004E1B0A" w:rsidRDefault="00456A56" w:rsidP="00456A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56A56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456A56" w:rsidRPr="00D31AC0" w:rsidRDefault="00456A56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456A56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Default="00456A56" w:rsidP="00456A56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456A56" w:rsidRPr="008F4A73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D776FB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456A56" w:rsidRPr="00C111E3" w:rsidRDefault="00456A56" w:rsidP="006661A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Больница № 16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7" w:type="dxa"/>
            <w:gridSpan w:val="2"/>
          </w:tcPr>
          <w:p w:rsidR="00456A56" w:rsidRPr="002B6D9E" w:rsidRDefault="00456A56" w:rsidP="00456A56">
            <w:pPr>
              <w:jc w:val="center"/>
              <w:rPr>
                <w:rFonts w:ascii="Times New Roman" w:hAnsi="Times New Roman"/>
                <w:lang w:val="ru-RU"/>
              </w:rPr>
            </w:pPr>
            <w:r w:rsidRPr="00456A56">
              <w:rPr>
                <w:rFonts w:ascii="Times New Roman" w:hAnsi="Times New Roman"/>
                <w:lang w:val="ru-RU"/>
              </w:rPr>
              <w:t>4 200 000,00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2.43</w:t>
            </w:r>
          </w:p>
        </w:tc>
        <w:tc>
          <w:tcPr>
            <w:tcW w:w="2168" w:type="dxa"/>
            <w:gridSpan w:val="2"/>
            <w:vMerge w:val="restart"/>
          </w:tcPr>
          <w:p w:rsidR="00456A56" w:rsidRPr="009D7CAE" w:rsidRDefault="00456A56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 xml:space="preserve">Государственное    учреждение </w:t>
            </w:r>
            <w:r w:rsidRPr="009D7CAE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456A56" w:rsidRPr="00DD2F8A" w:rsidRDefault="00456A56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 скорой медицинской помощи № 15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456A56" w:rsidRPr="00F25ADD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lastRenderedPageBreak/>
              <w:t>Наименование</w:t>
            </w:r>
          </w:p>
          <w:p w:rsidR="00456A56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456A56" w:rsidRPr="00F25ADD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456A56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 xml:space="preserve">пациента  </w:t>
            </w:r>
            <w:r>
              <w:rPr>
                <w:rFonts w:ascii="Times New Roman" w:hAnsi="Times New Roman"/>
                <w:lang w:val="ru-RU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456A56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456A56" w:rsidRPr="007938A1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456A56" w:rsidRPr="005527C3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456A56" w:rsidRDefault="00456A56" w:rsidP="001036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456A56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</w:t>
            </w:r>
            <w:r w:rsidRPr="00456A56">
              <w:rPr>
                <w:rFonts w:ascii="Times New Roman" w:hAnsi="Times New Roman"/>
                <w:lang w:val="ru-RU" w:eastAsia="zh-CN"/>
              </w:rPr>
              <w:lastRenderedPageBreak/>
              <w:t>анестезиолог- реаниматолог;</w:t>
            </w:r>
          </w:p>
          <w:p w:rsidR="00456A56" w:rsidRDefault="00456A56" w:rsidP="00456A56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2.44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Pr="00F25ADD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456A56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456A56" w:rsidRPr="00F25ADD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456A56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456A56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456A56" w:rsidRPr="007938A1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456A56" w:rsidRPr="005527C3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456A56" w:rsidRDefault="00456A56" w:rsidP="001036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456A56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Default="00456A56" w:rsidP="00456A56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2.45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Pr="00F25ADD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456A56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456A56" w:rsidRPr="00F25ADD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lastRenderedPageBreak/>
              <w:t>оборудования:</w:t>
            </w:r>
          </w:p>
          <w:p w:rsidR="00456A56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456A56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456A56" w:rsidRPr="007938A1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456A56" w:rsidRPr="005527C3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456A56" w:rsidRDefault="00456A56" w:rsidP="001036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456A56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lastRenderedPageBreak/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Default="00456A56" w:rsidP="00456A56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2.46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Pr="00F25ADD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456A56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456A56" w:rsidRPr="00F25ADD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456A56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456A56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456A56" w:rsidRPr="007938A1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456A56" w:rsidRPr="005527C3" w:rsidRDefault="00456A56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456A56" w:rsidRDefault="00456A56" w:rsidP="001036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456A56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Default="00456A56" w:rsidP="00456A56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C1542E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D776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200 000,00 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2.47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Default="00456A56" w:rsidP="00456A56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56A56" w:rsidRPr="004E1B0A" w:rsidRDefault="00456A56" w:rsidP="00456A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56A56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2" w:type="dxa"/>
          </w:tcPr>
          <w:p w:rsidR="00456A56" w:rsidRDefault="00456A56" w:rsidP="00716DF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Default="00456A56" w:rsidP="00103634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456A5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2.48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Default="00456A56" w:rsidP="00456A56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56A56" w:rsidRPr="004E1B0A" w:rsidRDefault="00456A56" w:rsidP="00456A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56A56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</w:p>
        </w:tc>
        <w:tc>
          <w:tcPr>
            <w:tcW w:w="2122" w:type="dxa"/>
          </w:tcPr>
          <w:p w:rsidR="00456A56" w:rsidRDefault="00456A56" w:rsidP="00716DF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Default="00456A56" w:rsidP="00103634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2.49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Default="00456A56" w:rsidP="00456A56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56A56" w:rsidRPr="004E1B0A" w:rsidRDefault="00456A56" w:rsidP="00456A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56A56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</w:p>
        </w:tc>
        <w:tc>
          <w:tcPr>
            <w:tcW w:w="2122" w:type="dxa"/>
          </w:tcPr>
          <w:p w:rsidR="00456A56" w:rsidRDefault="00456A56" w:rsidP="00456A5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Default="00456A56" w:rsidP="00103634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456A56" w:rsidRPr="008F4A73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2.50</w:t>
            </w:r>
          </w:p>
        </w:tc>
        <w:tc>
          <w:tcPr>
            <w:tcW w:w="2168" w:type="dxa"/>
            <w:gridSpan w:val="2"/>
          </w:tcPr>
          <w:p w:rsidR="00456A56" w:rsidRPr="00DD2F8A" w:rsidRDefault="00456A56" w:rsidP="00A34B40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Default="00456A56" w:rsidP="00456A56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56A56" w:rsidRPr="004E1B0A" w:rsidRDefault="00456A56" w:rsidP="00456A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56A56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56A56" w:rsidRPr="00BC440A" w:rsidRDefault="00456A56" w:rsidP="00456A5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</w:p>
        </w:tc>
        <w:tc>
          <w:tcPr>
            <w:tcW w:w="2122" w:type="dxa"/>
          </w:tcPr>
          <w:p w:rsidR="00456A56" w:rsidRDefault="00456A56" w:rsidP="00716DF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456A56" w:rsidRDefault="00456A56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 xml:space="preserve">Заведующий отделением </w:t>
            </w:r>
            <w:proofErr w:type="spellStart"/>
            <w:r w:rsidRPr="00456A56">
              <w:rPr>
                <w:rFonts w:ascii="Times New Roman" w:hAnsi="Times New Roman"/>
                <w:lang w:val="ru-RU" w:eastAsia="zh-CN"/>
              </w:rPr>
              <w:t>анестезиологии-реанимации-вра</w:t>
            </w:r>
            <w:proofErr w:type="gramStart"/>
            <w:r w:rsidRPr="00456A56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456A56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56A56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Default="00456A56" w:rsidP="00103634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56A56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анестезиологии-реанимации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103634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456A56" w:rsidRPr="00512328" w:rsidTr="00741FE5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Default="00456A56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456A56" w:rsidRPr="00C111E3" w:rsidRDefault="00456A56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больница скорой медицинской помощи № 15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7" w:type="dxa"/>
            <w:gridSpan w:val="2"/>
          </w:tcPr>
          <w:p w:rsidR="00456A56" w:rsidRPr="002B6D9E" w:rsidRDefault="00456A56" w:rsidP="008F4A73">
            <w:pPr>
              <w:jc w:val="center"/>
              <w:rPr>
                <w:rFonts w:ascii="Times New Roman" w:hAnsi="Times New Roman"/>
                <w:lang w:val="ru-RU"/>
              </w:rPr>
            </w:pPr>
            <w:r w:rsidRPr="00456A56">
              <w:rPr>
                <w:rFonts w:ascii="Times New Roman" w:hAnsi="Times New Roman"/>
                <w:lang w:val="ru-RU"/>
              </w:rPr>
              <w:t>7 200 000,00</w:t>
            </w:r>
          </w:p>
        </w:tc>
      </w:tr>
      <w:tr w:rsidR="00456A56" w:rsidRPr="008169D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Pr="00DD489C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D489C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2168" w:type="dxa"/>
            <w:gridSpan w:val="2"/>
            <w:vMerge w:val="restart"/>
          </w:tcPr>
          <w:p w:rsidR="00456A56" w:rsidRPr="009D7CAE" w:rsidRDefault="00456A56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456A56" w:rsidRPr="00DD2F8A" w:rsidRDefault="00456A56" w:rsidP="008169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D7CAE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Городская клиническая  больница № 2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7" w:type="dxa"/>
            <w:gridSpan w:val="2"/>
          </w:tcPr>
          <w:p w:rsidR="00456A56" w:rsidRPr="00F25ADD" w:rsidRDefault="00456A56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456A56" w:rsidRDefault="00456A56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456A56" w:rsidRPr="00F25ADD" w:rsidRDefault="00456A56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456A56" w:rsidRDefault="00456A56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456A56" w:rsidRDefault="00456A56" w:rsidP="006661A2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456A56" w:rsidRPr="007938A1" w:rsidRDefault="00456A56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456A56" w:rsidRPr="005527C3" w:rsidRDefault="00456A56" w:rsidP="006661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456A56" w:rsidRPr="00BC440A" w:rsidRDefault="00456A56" w:rsidP="006661A2">
            <w:pPr>
              <w:jc w:val="both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456A56" w:rsidRPr="00D31AC0" w:rsidRDefault="00456A56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FB3BEC" w:rsidRDefault="00456A56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t>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Pr="00A239A1" w:rsidRDefault="00456A56" w:rsidP="002A594D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 и реанимации</w:t>
            </w:r>
          </w:p>
        </w:tc>
        <w:tc>
          <w:tcPr>
            <w:tcW w:w="2570" w:type="dxa"/>
            <w:gridSpan w:val="2"/>
          </w:tcPr>
          <w:p w:rsidR="00456A56" w:rsidRPr="00C111E3" w:rsidRDefault="00456A56" w:rsidP="006661A2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 w:rsidRPr="0079417E">
              <w:rPr>
                <w:rFonts w:ascii="Times New Roman" w:hAnsi="Times New Roman"/>
                <w:lang w:val="ru-RU"/>
              </w:rPr>
              <w:t>200 000,00</w:t>
            </w:r>
          </w:p>
        </w:tc>
      </w:tr>
      <w:tr w:rsidR="00456A56" w:rsidRPr="008169D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456A56" w:rsidRPr="00DD489C" w:rsidRDefault="00456A56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D489C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2168" w:type="dxa"/>
            <w:gridSpan w:val="2"/>
            <w:vMerge/>
          </w:tcPr>
          <w:p w:rsidR="00456A56" w:rsidRPr="00DD2F8A" w:rsidRDefault="00456A56" w:rsidP="00105D4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456A56" w:rsidRPr="00F25ADD" w:rsidRDefault="00456A56" w:rsidP="002A594D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Наименование</w:t>
            </w:r>
          </w:p>
          <w:p w:rsidR="00456A56" w:rsidRDefault="00456A56" w:rsidP="002A594D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 xml:space="preserve">медицинского </w:t>
            </w:r>
          </w:p>
          <w:p w:rsidR="00456A56" w:rsidRPr="00F25ADD" w:rsidRDefault="00456A56" w:rsidP="002A594D">
            <w:pPr>
              <w:jc w:val="center"/>
              <w:rPr>
                <w:rFonts w:ascii="Times New Roman" w:hAnsi="Times New Roman"/>
                <w:lang w:val="ru-RU"/>
              </w:rPr>
            </w:pPr>
            <w:r w:rsidRPr="00F25ADD">
              <w:rPr>
                <w:rFonts w:ascii="Times New Roman" w:hAnsi="Times New Roman"/>
                <w:lang w:val="ru-RU"/>
              </w:rPr>
              <w:t>оборудования:</w:t>
            </w:r>
          </w:p>
          <w:p w:rsidR="00456A56" w:rsidRDefault="00456A56" w:rsidP="002A594D">
            <w:pPr>
              <w:jc w:val="both"/>
              <w:rPr>
                <w:rFonts w:ascii="Times New Roman" w:hAnsi="Times New Roman"/>
                <w:lang w:val="ru-RU"/>
              </w:rPr>
            </w:pPr>
            <w:r w:rsidRPr="00234983">
              <w:rPr>
                <w:rFonts w:ascii="Times New Roman" w:hAnsi="Times New Roman"/>
                <w:lang w:val="ru-RU"/>
              </w:rPr>
              <w:t xml:space="preserve">Монитор </w:t>
            </w:r>
            <w:r>
              <w:rPr>
                <w:rFonts w:ascii="Times New Roman" w:hAnsi="Times New Roman"/>
                <w:lang w:val="ru-RU"/>
              </w:rPr>
              <w:t>пациента  (</w:t>
            </w:r>
            <w:proofErr w:type="spellStart"/>
            <w:r>
              <w:rPr>
                <w:rFonts w:ascii="Times New Roman" w:hAnsi="Times New Roman"/>
                <w:lang w:val="ru-RU"/>
              </w:rPr>
              <w:t>оксиметрия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неинвазивное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артериальное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давление</w:t>
            </w:r>
            <w:proofErr w:type="gramStart"/>
            <w:r>
              <w:rPr>
                <w:rFonts w:ascii="Times New Roman" w:hAnsi="Times New Roman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lang w:val="ru-RU"/>
              </w:rPr>
              <w:t>лектрокардио</w:t>
            </w:r>
            <w:proofErr w:type="spellEnd"/>
          </w:p>
          <w:p w:rsidR="00456A56" w:rsidRDefault="00456A56" w:rsidP="002A594D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грамма</w:t>
            </w:r>
            <w:proofErr w:type="gramStart"/>
            <w:r>
              <w:rPr>
                <w:rFonts w:ascii="Times New Roman" w:hAnsi="Times New Roman"/>
                <w:lang w:val="ru-RU"/>
              </w:rPr>
              <w:t>,ч</w:t>
            </w:r>
            <w:proofErr w:type="gramEnd"/>
            <w:r>
              <w:rPr>
                <w:rFonts w:ascii="Times New Roman" w:hAnsi="Times New Roman"/>
                <w:lang w:val="ru-RU"/>
              </w:rPr>
              <w:t>астота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дыхания,температура</w:t>
            </w:r>
            <w:proofErr w:type="spellEnd"/>
            <w:r>
              <w:rPr>
                <w:rFonts w:ascii="Times New Roman" w:hAnsi="Times New Roman"/>
                <w:lang w:val="ru-RU"/>
              </w:rPr>
              <w:t>).</w:t>
            </w:r>
          </w:p>
          <w:p w:rsidR="00456A56" w:rsidRPr="007938A1" w:rsidRDefault="00456A56" w:rsidP="002A594D">
            <w:pPr>
              <w:jc w:val="both"/>
              <w:rPr>
                <w:rFonts w:ascii="Times New Roman" w:hAnsi="Times New Roman"/>
                <w:lang w:val="ru-RU"/>
              </w:rPr>
            </w:pPr>
            <w:r w:rsidRPr="007938A1">
              <w:rPr>
                <w:color w:val="0D0D0D"/>
                <w:lang w:val="ru-RU"/>
              </w:rPr>
              <w:t>(</w:t>
            </w:r>
            <w:r w:rsidRPr="007938A1">
              <w:rPr>
                <w:rFonts w:ascii="Times New Roman" w:hAnsi="Times New Roman"/>
                <w:color w:val="0D0D0D"/>
                <w:lang w:val="ru-RU"/>
              </w:rPr>
              <w:t>Монитор реанимационный и анестезиологический для контроля ряда физиологических параметров)</w:t>
            </w:r>
            <w:r>
              <w:rPr>
                <w:rFonts w:ascii="Times New Roman" w:hAnsi="Times New Roman"/>
                <w:color w:val="0D0D0D"/>
                <w:lang w:val="ru-RU"/>
              </w:rPr>
              <w:t>.</w:t>
            </w:r>
          </w:p>
          <w:p w:rsidR="00456A56" w:rsidRPr="005527C3" w:rsidRDefault="00456A56" w:rsidP="002A594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             Характеристики</w:t>
            </w:r>
            <w:r w:rsidRPr="005527C3">
              <w:rPr>
                <w:rFonts w:ascii="Times New Roman" w:hAnsi="Times New Roman"/>
                <w:lang w:val="ru-RU"/>
              </w:rPr>
              <w:t>:</w:t>
            </w:r>
          </w:p>
          <w:p w:rsidR="00456A56" w:rsidRPr="00BC440A" w:rsidRDefault="00456A56" w:rsidP="002A594D">
            <w:pPr>
              <w:jc w:val="center"/>
              <w:rPr>
                <w:rFonts w:ascii="Times New Roman" w:hAnsi="Times New Roman"/>
                <w:lang w:val="ru-RU"/>
              </w:rPr>
            </w:pPr>
            <w:r w:rsidRPr="005524F8">
              <w:rPr>
                <w:rFonts w:ascii="Times New Roman" w:hAnsi="Times New Roman"/>
                <w:lang w:val="ru-RU"/>
              </w:rPr>
              <w:t>для контроля ряда физиологических параметров</w:t>
            </w:r>
            <w:r>
              <w:rPr>
                <w:rFonts w:ascii="Times New Roman" w:hAnsi="Times New Roman"/>
                <w:lang w:val="ru-RU"/>
              </w:rPr>
              <w:t xml:space="preserve"> пациентов.</w:t>
            </w:r>
          </w:p>
        </w:tc>
        <w:tc>
          <w:tcPr>
            <w:tcW w:w="2122" w:type="dxa"/>
          </w:tcPr>
          <w:p w:rsidR="00456A56" w:rsidRDefault="00456A56" w:rsidP="006661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456A56" w:rsidRPr="00FB3BEC" w:rsidRDefault="00456A56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t>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456A56" w:rsidRPr="00A239A1" w:rsidRDefault="00456A56" w:rsidP="006661A2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 и реанимации</w:t>
            </w:r>
          </w:p>
        </w:tc>
        <w:tc>
          <w:tcPr>
            <w:tcW w:w="2570" w:type="dxa"/>
            <w:gridSpan w:val="2"/>
          </w:tcPr>
          <w:p w:rsidR="00456A56" w:rsidRPr="00F76C8A" w:rsidRDefault="00456A56" w:rsidP="00741FE5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456A56" w:rsidRDefault="00456A56" w:rsidP="00741FE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200 000,00 </w:t>
            </w:r>
          </w:p>
        </w:tc>
      </w:tr>
      <w:tr w:rsidR="00FB3BEC" w:rsidRPr="008169D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FB3BEC" w:rsidRPr="00DD489C" w:rsidRDefault="00FB3BEC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2.53</w:t>
            </w:r>
          </w:p>
        </w:tc>
        <w:tc>
          <w:tcPr>
            <w:tcW w:w="2168" w:type="dxa"/>
            <w:gridSpan w:val="2"/>
            <w:vMerge/>
          </w:tcPr>
          <w:p w:rsidR="00FB3BEC" w:rsidRPr="00DD2F8A" w:rsidRDefault="00FB3BEC" w:rsidP="00105D4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FB3BEC" w:rsidRDefault="00FB3BEC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FB3BEC" w:rsidRPr="004E1B0A" w:rsidRDefault="00FB3BEC" w:rsidP="0010363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FB3BEC" w:rsidRDefault="00FB3BEC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FB3BEC" w:rsidRPr="00BC440A" w:rsidRDefault="00FB3BEC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>втоматическая установка для циклической искусственной вспомогательной альвеолярной вентиляции</w:t>
            </w:r>
          </w:p>
        </w:tc>
        <w:tc>
          <w:tcPr>
            <w:tcW w:w="2122" w:type="dxa"/>
          </w:tcPr>
          <w:p w:rsidR="00FB3BEC" w:rsidRDefault="00FB3BEC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Анестезиология – реаниматология</w:t>
            </w:r>
          </w:p>
        </w:tc>
        <w:tc>
          <w:tcPr>
            <w:tcW w:w="2415" w:type="dxa"/>
          </w:tcPr>
          <w:p w:rsidR="00FB3BEC" w:rsidRPr="00FB3BEC" w:rsidRDefault="00FB3BEC" w:rsidP="00FB3BEC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t>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FB3BEC" w:rsidRDefault="00FB3BEC" w:rsidP="00FB3BEC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 и реанимации</w:t>
            </w:r>
          </w:p>
        </w:tc>
        <w:tc>
          <w:tcPr>
            <w:tcW w:w="2570" w:type="dxa"/>
            <w:gridSpan w:val="2"/>
          </w:tcPr>
          <w:p w:rsidR="00FB3BEC" w:rsidRPr="00F76C8A" w:rsidRDefault="00FB3BEC" w:rsidP="00741FE5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FB3BEC" w:rsidRDefault="00FB3BEC" w:rsidP="00FB3BE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FB3BEC" w:rsidRPr="008169DC" w:rsidTr="00C408BD">
        <w:trPr>
          <w:gridAfter w:val="4"/>
          <w:wAfter w:w="8500" w:type="dxa"/>
          <w:trHeight w:val="557"/>
        </w:trPr>
        <w:tc>
          <w:tcPr>
            <w:tcW w:w="673" w:type="dxa"/>
          </w:tcPr>
          <w:p w:rsidR="00FB3BEC" w:rsidRPr="00DD489C" w:rsidRDefault="00FB3BEC" w:rsidP="004F11F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2.54</w:t>
            </w:r>
          </w:p>
        </w:tc>
        <w:tc>
          <w:tcPr>
            <w:tcW w:w="2168" w:type="dxa"/>
            <w:gridSpan w:val="2"/>
            <w:vMerge/>
          </w:tcPr>
          <w:p w:rsidR="00FB3BEC" w:rsidRPr="00DD2F8A" w:rsidRDefault="00FB3BEC" w:rsidP="00105D4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7" w:type="dxa"/>
            <w:gridSpan w:val="2"/>
          </w:tcPr>
          <w:p w:rsidR="00FB3BEC" w:rsidRDefault="00FB3BEC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FB3BEC" w:rsidRPr="004E1B0A" w:rsidRDefault="00FB3BEC" w:rsidP="0010363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4E1B0A">
              <w:rPr>
                <w:rFonts w:ascii="Times New Roman" w:hAnsi="Times New Roman"/>
                <w:lang w:val="ru-RU"/>
              </w:rPr>
              <w:t xml:space="preserve">Аппарат искусственной вентиляции легких с увлажнителем и монитором параметров дыхания, функцией </w:t>
            </w:r>
            <w:proofErr w:type="spellStart"/>
            <w:r w:rsidRPr="004E1B0A">
              <w:rPr>
                <w:rFonts w:ascii="Times New Roman" w:hAnsi="Times New Roman"/>
                <w:lang w:val="ru-RU"/>
              </w:rPr>
              <w:t>неинвазивной</w:t>
            </w:r>
            <w:proofErr w:type="spellEnd"/>
            <w:r w:rsidRPr="004E1B0A">
              <w:rPr>
                <w:rFonts w:ascii="Times New Roman" w:hAnsi="Times New Roman"/>
                <w:lang w:val="ru-RU"/>
              </w:rPr>
              <w:t xml:space="preserve"> искусственной вентиляции легких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4E1B0A">
              <w:rPr>
                <w:rFonts w:ascii="Times New Roman" w:hAnsi="Times New Roman"/>
                <w:lang w:val="ru-RU"/>
              </w:rPr>
              <w:t xml:space="preserve"> (Аппарат искусственной вентиляции легких)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FB3BEC" w:rsidRDefault="00FB3BEC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FB3BEC" w:rsidRPr="00BC440A" w:rsidRDefault="00FB3BEC" w:rsidP="001036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  <w:r w:rsidRPr="008C034F">
              <w:rPr>
                <w:rFonts w:ascii="Times New Roman" w:hAnsi="Times New Roman"/>
                <w:lang w:val="ru-RU"/>
              </w:rPr>
              <w:t xml:space="preserve">втоматическая установка </w:t>
            </w:r>
            <w:r w:rsidRPr="008C034F">
              <w:rPr>
                <w:rFonts w:ascii="Times New Roman" w:hAnsi="Times New Roman"/>
                <w:lang w:val="ru-RU"/>
              </w:rPr>
              <w:lastRenderedPageBreak/>
              <w:t>для циклической искусственной вспомогательной альвеолярной вентиляции</w:t>
            </w:r>
          </w:p>
        </w:tc>
        <w:tc>
          <w:tcPr>
            <w:tcW w:w="2122" w:type="dxa"/>
          </w:tcPr>
          <w:p w:rsidR="00FB3BEC" w:rsidRDefault="00FB3BEC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Анестезиология – реаниматология</w:t>
            </w:r>
          </w:p>
        </w:tc>
        <w:tc>
          <w:tcPr>
            <w:tcW w:w="2415" w:type="dxa"/>
          </w:tcPr>
          <w:p w:rsidR="00FB3BEC" w:rsidRPr="00FB3BEC" w:rsidRDefault="00FB3BEC" w:rsidP="00103634">
            <w:pPr>
              <w:suppressAutoHyphens/>
              <w:autoSpaceDE w:val="0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и </w:t>
            </w:r>
            <w:proofErr w:type="spellStart"/>
            <w:r w:rsidRPr="00FB3BEC">
              <w:rPr>
                <w:rFonts w:ascii="Times New Roman" w:hAnsi="Times New Roman"/>
                <w:lang w:val="ru-RU" w:eastAsia="zh-CN"/>
              </w:rPr>
              <w:t>реанимации-вра</w:t>
            </w:r>
            <w:proofErr w:type="gramStart"/>
            <w:r w:rsidRPr="00FB3BEC">
              <w:rPr>
                <w:rFonts w:ascii="Times New Roman" w:hAnsi="Times New Roman"/>
                <w:lang w:val="ru-RU" w:eastAsia="zh-CN"/>
              </w:rPr>
              <w:t>ч</w:t>
            </w:r>
            <w:proofErr w:type="spellEnd"/>
            <w:r w:rsidRPr="00FB3BEC"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FB3BEC">
              <w:rPr>
                <w:rFonts w:ascii="Times New Roman" w:hAnsi="Times New Roman"/>
                <w:lang w:val="ru-RU" w:eastAsia="zh-CN"/>
              </w:rPr>
              <w:t xml:space="preserve"> анестезиолог- реаниматолог;</w:t>
            </w:r>
          </w:p>
          <w:p w:rsidR="00FB3BEC" w:rsidRDefault="00FB3BEC" w:rsidP="00103634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FB3BEC">
              <w:rPr>
                <w:rFonts w:ascii="Times New Roman" w:hAnsi="Times New Roman"/>
                <w:lang w:val="ru-RU" w:eastAsia="zh-CN"/>
              </w:rPr>
              <w:t>врач – анестезиолог-реаниматолог отделения анестезиологии и реанимации</w:t>
            </w:r>
          </w:p>
        </w:tc>
        <w:tc>
          <w:tcPr>
            <w:tcW w:w="2570" w:type="dxa"/>
            <w:gridSpan w:val="2"/>
          </w:tcPr>
          <w:p w:rsidR="00FB3BEC" w:rsidRPr="00F76C8A" w:rsidRDefault="00FB3BEC" w:rsidP="00103634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7" w:type="dxa"/>
            <w:gridSpan w:val="2"/>
          </w:tcPr>
          <w:p w:rsidR="00FB3BEC" w:rsidRDefault="00FB3BEC" w:rsidP="001036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1 600 000,00</w:t>
            </w:r>
          </w:p>
        </w:tc>
      </w:tr>
      <w:tr w:rsidR="00FB3BEC" w:rsidRPr="008169DC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FB3BEC" w:rsidRPr="00DD489C" w:rsidRDefault="00FB3BEC" w:rsidP="00450922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FB3BEC" w:rsidRPr="00F76C8A" w:rsidRDefault="00FB3BEC" w:rsidP="00DD489C">
            <w:pPr>
              <w:spacing w:after="200" w:line="276" w:lineRule="auto"/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  <w:r w:rsidRPr="00DD489C"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489C">
              <w:rPr>
                <w:rFonts w:ascii="Times New Roman" w:hAnsi="Times New Roman"/>
                <w:lang w:val="ru-RU"/>
              </w:rPr>
              <w:t>"Городская</w:t>
            </w:r>
            <w:r>
              <w:rPr>
                <w:rFonts w:ascii="Times New Roman" w:hAnsi="Times New Roman"/>
                <w:lang w:val="ru-RU"/>
              </w:rPr>
              <w:t xml:space="preserve"> клиническая  больница № 2</w:t>
            </w:r>
            <w:r w:rsidRPr="009D7CAE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7" w:type="dxa"/>
            <w:gridSpan w:val="2"/>
          </w:tcPr>
          <w:p w:rsidR="00FB3BEC" w:rsidRDefault="00FB3BEC" w:rsidP="00741FE5">
            <w:pPr>
              <w:jc w:val="center"/>
              <w:rPr>
                <w:rFonts w:ascii="Times New Roman" w:hAnsi="Times New Roman"/>
                <w:lang w:val="ru-RU"/>
              </w:rPr>
            </w:pPr>
            <w:r w:rsidRPr="00FB3BEC">
              <w:rPr>
                <w:rFonts w:ascii="Times New Roman" w:hAnsi="Times New Roman"/>
                <w:lang w:val="ru-RU"/>
              </w:rPr>
              <w:t>3 600 000,00</w:t>
            </w:r>
          </w:p>
        </w:tc>
      </w:tr>
      <w:tr w:rsidR="00FB3BEC" w:rsidRPr="008169DC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FB3BEC" w:rsidRDefault="00FB3BEC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FB3BEC" w:rsidRPr="00FB3BEC" w:rsidRDefault="00FB3BEC" w:rsidP="00822023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FB3BEC">
              <w:rPr>
                <w:rFonts w:ascii="Times New Roman" w:hAnsi="Times New Roman"/>
                <w:b/>
                <w:lang w:val="ru-RU" w:eastAsia="ru-RU"/>
              </w:rPr>
              <w:t>Итого за 2 квартал 2020</w:t>
            </w:r>
          </w:p>
        </w:tc>
        <w:tc>
          <w:tcPr>
            <w:tcW w:w="2247" w:type="dxa"/>
            <w:gridSpan w:val="2"/>
          </w:tcPr>
          <w:p w:rsidR="00FB3BEC" w:rsidRPr="00FB3BEC" w:rsidRDefault="00FB3BEC" w:rsidP="0082202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B3BEC">
              <w:rPr>
                <w:rFonts w:ascii="Times New Roman" w:hAnsi="Times New Roman"/>
                <w:b/>
                <w:lang w:val="ru-RU"/>
              </w:rPr>
              <w:t>48 200 000,00</w:t>
            </w:r>
          </w:p>
        </w:tc>
      </w:tr>
      <w:tr w:rsidR="00FB3BEC" w:rsidRPr="008169DC" w:rsidTr="006661A2">
        <w:trPr>
          <w:gridAfter w:val="4"/>
          <w:wAfter w:w="8500" w:type="dxa"/>
          <w:trHeight w:val="557"/>
        </w:trPr>
        <w:tc>
          <w:tcPr>
            <w:tcW w:w="673" w:type="dxa"/>
          </w:tcPr>
          <w:p w:rsidR="00FB3BEC" w:rsidRDefault="00FB3BEC" w:rsidP="0045092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52" w:type="dxa"/>
            <w:gridSpan w:val="8"/>
          </w:tcPr>
          <w:p w:rsidR="00FB3BEC" w:rsidRPr="00FB3BEC" w:rsidRDefault="00FB3BEC" w:rsidP="00822023">
            <w:pPr>
              <w:spacing w:after="200" w:line="276" w:lineRule="auto"/>
              <w:jc w:val="center"/>
              <w:rPr>
                <w:rFonts w:ascii="Times New Roman" w:hAnsi="Times New Roman"/>
                <w:b/>
                <w:highlight w:val="yellow"/>
                <w:lang w:val="ru-RU" w:eastAsia="ru-RU"/>
              </w:rPr>
            </w:pPr>
            <w:r w:rsidRPr="00FB3BEC">
              <w:rPr>
                <w:rFonts w:ascii="Times New Roman" w:hAnsi="Times New Roman"/>
                <w:b/>
                <w:lang w:val="ru-RU" w:eastAsia="ru-RU"/>
              </w:rPr>
              <w:t>Итого за 6 месяцев 2020</w:t>
            </w:r>
          </w:p>
        </w:tc>
        <w:tc>
          <w:tcPr>
            <w:tcW w:w="2247" w:type="dxa"/>
            <w:gridSpan w:val="2"/>
          </w:tcPr>
          <w:p w:rsidR="00FB3BEC" w:rsidRPr="00FB3BEC" w:rsidRDefault="00FB3BEC" w:rsidP="00741FE5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B3BEC">
              <w:rPr>
                <w:rFonts w:ascii="Times New Roman" w:hAnsi="Times New Roman"/>
                <w:b/>
                <w:lang w:val="ru-RU"/>
              </w:rPr>
              <w:t>93 416 660,66</w:t>
            </w:r>
          </w:p>
        </w:tc>
      </w:tr>
      <w:tr w:rsidR="00FB3BEC" w:rsidRPr="00103634" w:rsidTr="00C408BD">
        <w:trPr>
          <w:gridAfter w:val="4"/>
          <w:wAfter w:w="8500" w:type="dxa"/>
          <w:trHeight w:val="357"/>
        </w:trPr>
        <w:tc>
          <w:tcPr>
            <w:tcW w:w="15172" w:type="dxa"/>
            <w:gridSpan w:val="11"/>
          </w:tcPr>
          <w:p w:rsidR="00FB3BEC" w:rsidRPr="00C111E3" w:rsidRDefault="00FB3BEC" w:rsidP="007A63CE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C111E3">
              <w:rPr>
                <w:rFonts w:ascii="Times New Roman" w:hAnsi="Times New Roman"/>
                <w:b/>
                <w:lang w:val="ru-RU" w:eastAsia="ru-RU"/>
              </w:rPr>
              <w:t>3. Мероприятия по ремонту медицинского оборудования</w:t>
            </w:r>
          </w:p>
        </w:tc>
      </w:tr>
      <w:tr w:rsidR="00FB3BEC" w:rsidRPr="00103634" w:rsidTr="00C408BD">
        <w:trPr>
          <w:gridAfter w:val="4"/>
          <w:wAfter w:w="8500" w:type="dxa"/>
        </w:trPr>
        <w:tc>
          <w:tcPr>
            <w:tcW w:w="673" w:type="dxa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</w:t>
            </w:r>
            <w:proofErr w:type="spellEnd"/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22" w:type="dxa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Наименование медицинской организации</w:t>
            </w:r>
          </w:p>
        </w:tc>
        <w:tc>
          <w:tcPr>
            <w:tcW w:w="2836" w:type="dxa"/>
            <w:gridSpan w:val="2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Наименование медицинского оборудования</w:t>
            </w:r>
          </w:p>
        </w:tc>
        <w:tc>
          <w:tcPr>
            <w:tcW w:w="2409" w:type="dxa"/>
            <w:gridSpan w:val="2"/>
          </w:tcPr>
          <w:p w:rsidR="00FB3BEC" w:rsidRPr="00F376A9" w:rsidRDefault="00FB3BEC" w:rsidP="009C4DDC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Дата акта о вводе медицинского оборудования в эксплуатацию, год производства, дата постановки на баланс</w:t>
            </w:r>
          </w:p>
        </w:tc>
        <w:tc>
          <w:tcPr>
            <w:tcW w:w="2415" w:type="dxa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Дата документа подтверждающего выход медицинского оборудования из строя</w:t>
            </w:r>
          </w:p>
        </w:tc>
        <w:tc>
          <w:tcPr>
            <w:tcW w:w="2570" w:type="dxa"/>
            <w:gridSpan w:val="2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Срок гарантийного обслуживания медицинского оборудования</w:t>
            </w:r>
          </w:p>
        </w:tc>
        <w:tc>
          <w:tcPr>
            <w:tcW w:w="2247" w:type="dxa"/>
            <w:gridSpan w:val="2"/>
          </w:tcPr>
          <w:p w:rsidR="00FB3BEC" w:rsidRPr="00F376A9" w:rsidRDefault="00FB3BEC" w:rsidP="009C4DDC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Сумма средств нормированного страхового запаса ТФОМС (рублей)</w:t>
            </w:r>
          </w:p>
        </w:tc>
      </w:tr>
      <w:tr w:rsidR="00FB3BEC" w:rsidRPr="0013721C" w:rsidTr="00C408BD">
        <w:trPr>
          <w:gridAfter w:val="4"/>
          <w:wAfter w:w="8500" w:type="dxa"/>
          <w:trHeight w:val="400"/>
        </w:trPr>
        <w:tc>
          <w:tcPr>
            <w:tcW w:w="673" w:type="dxa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22" w:type="dxa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836" w:type="dxa"/>
            <w:gridSpan w:val="2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409" w:type="dxa"/>
            <w:gridSpan w:val="2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415" w:type="dxa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550" w:type="dxa"/>
          </w:tcPr>
          <w:p w:rsidR="00FB3BEC" w:rsidRPr="00F376A9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267" w:type="dxa"/>
            <w:gridSpan w:val="3"/>
          </w:tcPr>
          <w:p w:rsidR="00FB3BEC" w:rsidRPr="0097525C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97525C">
              <w:rPr>
                <w:rFonts w:ascii="Times New Roman" w:hAnsi="Times New Roman"/>
                <w:sz w:val="20"/>
                <w:szCs w:val="20"/>
                <w:lang w:val="ru-RU" w:eastAsia="ru-RU"/>
              </w:rPr>
              <w:t>7</w:t>
            </w:r>
          </w:p>
        </w:tc>
      </w:tr>
      <w:tr w:rsidR="00FB3BEC" w:rsidRPr="005145CD" w:rsidTr="00C408BD">
        <w:trPr>
          <w:gridAfter w:val="4"/>
          <w:wAfter w:w="8500" w:type="dxa"/>
          <w:trHeight w:val="400"/>
        </w:trPr>
        <w:tc>
          <w:tcPr>
            <w:tcW w:w="673" w:type="dxa"/>
          </w:tcPr>
          <w:p w:rsidR="00FB3BEC" w:rsidRPr="00DD29F1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32" w:type="dxa"/>
            <w:gridSpan w:val="7"/>
          </w:tcPr>
          <w:p w:rsidR="00FB3BEC" w:rsidRPr="0097525C" w:rsidRDefault="00FB3BEC" w:rsidP="00893089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97525C">
              <w:rPr>
                <w:rFonts w:ascii="Times New Roman" w:hAnsi="Times New Roman"/>
                <w:b/>
                <w:lang w:val="ru-RU" w:eastAsia="ru-RU"/>
              </w:rPr>
              <w:t>В С Е Г О за 1 квартал 2020</w:t>
            </w:r>
          </w:p>
        </w:tc>
        <w:tc>
          <w:tcPr>
            <w:tcW w:w="2267" w:type="dxa"/>
            <w:gridSpan w:val="3"/>
          </w:tcPr>
          <w:p w:rsidR="00FB3BEC" w:rsidRPr="0097525C" w:rsidRDefault="00FB3BEC" w:rsidP="0064103E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FB3BEC">
              <w:rPr>
                <w:rFonts w:ascii="Times New Roman" w:hAnsi="Times New Roman"/>
                <w:b/>
                <w:lang w:val="ru-RU" w:eastAsia="ru-RU"/>
              </w:rPr>
              <w:t>45 476 660,66</w:t>
            </w:r>
          </w:p>
        </w:tc>
      </w:tr>
      <w:tr w:rsidR="00FB3BEC" w:rsidRPr="00512328" w:rsidTr="00C408BD">
        <w:trPr>
          <w:gridAfter w:val="4"/>
          <w:wAfter w:w="8500" w:type="dxa"/>
          <w:trHeight w:val="400"/>
        </w:trPr>
        <w:tc>
          <w:tcPr>
            <w:tcW w:w="673" w:type="dxa"/>
          </w:tcPr>
          <w:p w:rsidR="00FB3BEC" w:rsidRPr="00DD29F1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32" w:type="dxa"/>
            <w:gridSpan w:val="7"/>
          </w:tcPr>
          <w:p w:rsidR="00FB3BEC" w:rsidRPr="0097525C" w:rsidRDefault="00FB3BEC" w:rsidP="00747DEA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97525C">
              <w:rPr>
                <w:rFonts w:ascii="Times New Roman" w:hAnsi="Times New Roman"/>
                <w:b/>
                <w:lang w:val="ru-RU" w:eastAsia="ru-RU"/>
              </w:rPr>
              <w:t xml:space="preserve">В С Е Г О за </w:t>
            </w: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  <w:r w:rsidRPr="0097525C">
              <w:rPr>
                <w:rFonts w:ascii="Times New Roman" w:hAnsi="Times New Roman"/>
                <w:b/>
                <w:lang w:val="ru-RU" w:eastAsia="ru-RU"/>
              </w:rPr>
              <w:t xml:space="preserve"> квартал 2020</w:t>
            </w:r>
          </w:p>
        </w:tc>
        <w:tc>
          <w:tcPr>
            <w:tcW w:w="2267" w:type="dxa"/>
            <w:gridSpan w:val="3"/>
          </w:tcPr>
          <w:p w:rsidR="00FB3BEC" w:rsidRPr="006E311C" w:rsidRDefault="00FB3BEC" w:rsidP="0064103E">
            <w:pPr>
              <w:spacing w:after="200" w:line="276" w:lineRule="auto"/>
              <w:jc w:val="center"/>
              <w:rPr>
                <w:rFonts w:ascii="Times New Roman" w:hAnsi="Times New Roman"/>
                <w:b/>
                <w:highlight w:val="yellow"/>
                <w:lang w:val="ru-RU" w:eastAsia="ru-RU"/>
              </w:rPr>
            </w:pPr>
            <w:r w:rsidRPr="00FB3BEC">
              <w:rPr>
                <w:rFonts w:ascii="Times New Roman" w:hAnsi="Times New Roman"/>
                <w:b/>
                <w:lang w:val="ru-RU" w:eastAsia="ru-RU"/>
              </w:rPr>
              <w:t>48 540 000,00</w:t>
            </w:r>
          </w:p>
        </w:tc>
      </w:tr>
      <w:tr w:rsidR="00FB3BEC" w:rsidRPr="00512328" w:rsidTr="00C408BD">
        <w:trPr>
          <w:gridAfter w:val="4"/>
          <w:wAfter w:w="8500" w:type="dxa"/>
          <w:trHeight w:val="400"/>
        </w:trPr>
        <w:tc>
          <w:tcPr>
            <w:tcW w:w="673" w:type="dxa"/>
          </w:tcPr>
          <w:p w:rsidR="00FB3BEC" w:rsidRPr="00DD29F1" w:rsidRDefault="00FB3BEC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32" w:type="dxa"/>
            <w:gridSpan w:val="7"/>
          </w:tcPr>
          <w:p w:rsidR="00FB3BEC" w:rsidRPr="0097525C" w:rsidRDefault="00FB3BEC" w:rsidP="00747DEA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97525C">
              <w:rPr>
                <w:rFonts w:ascii="Times New Roman" w:hAnsi="Times New Roman"/>
                <w:b/>
                <w:lang w:val="ru-RU" w:eastAsia="ru-RU"/>
              </w:rPr>
              <w:t xml:space="preserve">В С Е Г </w:t>
            </w:r>
            <w:proofErr w:type="gramStart"/>
            <w:r w:rsidRPr="0097525C">
              <w:rPr>
                <w:rFonts w:ascii="Times New Roman" w:hAnsi="Times New Roman"/>
                <w:b/>
                <w:lang w:val="ru-RU" w:eastAsia="ru-RU"/>
              </w:rPr>
              <w:t>О</w:t>
            </w:r>
            <w:proofErr w:type="gramEnd"/>
            <w:r w:rsidRPr="0097525C">
              <w:rPr>
                <w:rFonts w:ascii="Times New Roman" w:hAnsi="Times New Roman"/>
                <w:b/>
                <w:lang w:val="ru-RU" w:eastAsia="ru-RU"/>
              </w:rPr>
              <w:t xml:space="preserve"> за </w:t>
            </w:r>
            <w:r>
              <w:rPr>
                <w:rFonts w:ascii="Times New Roman" w:hAnsi="Times New Roman"/>
                <w:b/>
                <w:lang w:val="ru-RU" w:eastAsia="ru-RU"/>
              </w:rPr>
              <w:t>6 месяцев</w:t>
            </w:r>
            <w:r w:rsidRPr="0097525C">
              <w:rPr>
                <w:rFonts w:ascii="Times New Roman" w:hAnsi="Times New Roman"/>
                <w:b/>
                <w:lang w:val="ru-RU" w:eastAsia="ru-RU"/>
              </w:rPr>
              <w:t xml:space="preserve"> 2020</w:t>
            </w:r>
          </w:p>
        </w:tc>
        <w:tc>
          <w:tcPr>
            <w:tcW w:w="2267" w:type="dxa"/>
            <w:gridSpan w:val="3"/>
          </w:tcPr>
          <w:p w:rsidR="00FB3BEC" w:rsidRPr="006E311C" w:rsidRDefault="00FB3BEC" w:rsidP="0064103E">
            <w:pPr>
              <w:spacing w:after="200" w:line="276" w:lineRule="auto"/>
              <w:jc w:val="center"/>
              <w:rPr>
                <w:rFonts w:ascii="Times New Roman" w:hAnsi="Times New Roman"/>
                <w:b/>
                <w:highlight w:val="yellow"/>
                <w:lang w:val="ru-RU" w:eastAsia="ru-RU"/>
              </w:rPr>
            </w:pPr>
            <w:r w:rsidRPr="00FB3BEC">
              <w:rPr>
                <w:rFonts w:ascii="Times New Roman" w:hAnsi="Times New Roman"/>
                <w:b/>
                <w:lang w:val="ru-RU" w:eastAsia="ru-RU"/>
              </w:rPr>
              <w:t>94 016 660,66</w:t>
            </w:r>
          </w:p>
        </w:tc>
      </w:tr>
    </w:tbl>
    <w:p w:rsidR="00C71C65" w:rsidRPr="0013721C" w:rsidRDefault="00C71C65" w:rsidP="00C71C65">
      <w:pPr>
        <w:rPr>
          <w:lang w:val="ru-RU"/>
        </w:rPr>
      </w:pPr>
    </w:p>
    <w:sectPr w:rsidR="00C71C65" w:rsidRPr="0013721C" w:rsidSect="00727859">
      <w:pgSz w:w="16838" w:h="11906" w:orient="landscape"/>
      <w:pgMar w:top="102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33A" w:rsidRDefault="002A133A" w:rsidP="005969D7">
      <w:r>
        <w:separator/>
      </w:r>
    </w:p>
  </w:endnote>
  <w:endnote w:type="continuationSeparator" w:id="0">
    <w:p w:rsidR="002A133A" w:rsidRDefault="002A133A" w:rsidP="00596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33A" w:rsidRDefault="002A133A" w:rsidP="005969D7">
      <w:r>
        <w:separator/>
      </w:r>
    </w:p>
  </w:footnote>
  <w:footnote w:type="continuationSeparator" w:id="0">
    <w:p w:rsidR="002A133A" w:rsidRDefault="002A133A" w:rsidP="005969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09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6BE54B9"/>
    <w:multiLevelType w:val="hybridMultilevel"/>
    <w:tmpl w:val="1A8CB2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C65F2C"/>
    <w:multiLevelType w:val="hybridMultilevel"/>
    <w:tmpl w:val="E18A03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683315"/>
    <w:multiLevelType w:val="hybridMultilevel"/>
    <w:tmpl w:val="DF9E4F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AD2F5A"/>
    <w:multiLevelType w:val="hybridMultilevel"/>
    <w:tmpl w:val="ACA48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0201D"/>
    <w:multiLevelType w:val="hybridMultilevel"/>
    <w:tmpl w:val="682CC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957D8"/>
    <w:multiLevelType w:val="hybridMultilevel"/>
    <w:tmpl w:val="6C14DA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61107F"/>
    <w:multiLevelType w:val="hybridMultilevel"/>
    <w:tmpl w:val="F55089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2574CB2"/>
    <w:multiLevelType w:val="hybridMultilevel"/>
    <w:tmpl w:val="02FCBC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166BAA"/>
    <w:multiLevelType w:val="hybridMultilevel"/>
    <w:tmpl w:val="72B046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AA73AE3"/>
    <w:multiLevelType w:val="hybridMultilevel"/>
    <w:tmpl w:val="19BA5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35515"/>
    <w:multiLevelType w:val="hybridMultilevel"/>
    <w:tmpl w:val="81AC49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7E0AE0"/>
    <w:multiLevelType w:val="hybridMultilevel"/>
    <w:tmpl w:val="A60EEF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14D1A5B"/>
    <w:multiLevelType w:val="hybridMultilevel"/>
    <w:tmpl w:val="22DA7D0A"/>
    <w:lvl w:ilvl="0" w:tplc="37DC676C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2625E8"/>
    <w:multiLevelType w:val="hybridMultilevel"/>
    <w:tmpl w:val="D24077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F976F5"/>
    <w:multiLevelType w:val="hybridMultilevel"/>
    <w:tmpl w:val="BF4434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59C620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37806776"/>
    <w:multiLevelType w:val="hybridMultilevel"/>
    <w:tmpl w:val="D248A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3D4AA6"/>
    <w:multiLevelType w:val="hybridMultilevel"/>
    <w:tmpl w:val="29F26E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C52250"/>
    <w:multiLevelType w:val="hybridMultilevel"/>
    <w:tmpl w:val="174E500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11A3ED5"/>
    <w:multiLevelType w:val="hybridMultilevel"/>
    <w:tmpl w:val="79C2A0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032492"/>
    <w:multiLevelType w:val="hybridMultilevel"/>
    <w:tmpl w:val="500077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ED4605C"/>
    <w:multiLevelType w:val="hybridMultilevel"/>
    <w:tmpl w:val="ECCCD2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63331A"/>
    <w:multiLevelType w:val="multilevel"/>
    <w:tmpl w:val="70E0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B7A1C93"/>
    <w:multiLevelType w:val="hybridMultilevel"/>
    <w:tmpl w:val="D55EF5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ED27683"/>
    <w:multiLevelType w:val="hybridMultilevel"/>
    <w:tmpl w:val="B04CE0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A61744"/>
    <w:multiLevelType w:val="hybridMultilevel"/>
    <w:tmpl w:val="43E05946"/>
    <w:lvl w:ilvl="0" w:tplc="05B6965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D713E3"/>
    <w:multiLevelType w:val="hybridMultilevel"/>
    <w:tmpl w:val="50DC63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E3B0C23"/>
    <w:multiLevelType w:val="hybridMultilevel"/>
    <w:tmpl w:val="A0C085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831562"/>
    <w:multiLevelType w:val="hybridMultilevel"/>
    <w:tmpl w:val="5F90AA9C"/>
    <w:lvl w:ilvl="0" w:tplc="80DC190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AC18AD"/>
    <w:multiLevelType w:val="hybridMultilevel"/>
    <w:tmpl w:val="D826E2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5EE03C9"/>
    <w:multiLevelType w:val="hybridMultilevel"/>
    <w:tmpl w:val="1DE67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7825CB"/>
    <w:multiLevelType w:val="hybridMultilevel"/>
    <w:tmpl w:val="3B0A66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360298"/>
    <w:multiLevelType w:val="hybridMultilevel"/>
    <w:tmpl w:val="4FF000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4"/>
  </w:num>
  <w:num w:numId="3">
    <w:abstractNumId w:val="26"/>
  </w:num>
  <w:num w:numId="4">
    <w:abstractNumId w:val="5"/>
  </w:num>
  <w:num w:numId="5">
    <w:abstractNumId w:val="32"/>
  </w:num>
  <w:num w:numId="6">
    <w:abstractNumId w:val="28"/>
  </w:num>
  <w:num w:numId="7">
    <w:abstractNumId w:val="20"/>
  </w:num>
  <w:num w:numId="8">
    <w:abstractNumId w:val="27"/>
  </w:num>
  <w:num w:numId="9">
    <w:abstractNumId w:val="6"/>
  </w:num>
  <w:num w:numId="10">
    <w:abstractNumId w:val="14"/>
  </w:num>
  <w:num w:numId="11">
    <w:abstractNumId w:val="25"/>
  </w:num>
  <w:num w:numId="12">
    <w:abstractNumId w:val="0"/>
  </w:num>
  <w:num w:numId="13">
    <w:abstractNumId w:val="17"/>
  </w:num>
  <w:num w:numId="14">
    <w:abstractNumId w:val="16"/>
  </w:num>
  <w:num w:numId="15">
    <w:abstractNumId w:val="15"/>
  </w:num>
  <w:num w:numId="16">
    <w:abstractNumId w:val="21"/>
  </w:num>
  <w:num w:numId="17">
    <w:abstractNumId w:val="19"/>
  </w:num>
  <w:num w:numId="18">
    <w:abstractNumId w:val="3"/>
  </w:num>
  <w:num w:numId="19">
    <w:abstractNumId w:val="12"/>
  </w:num>
  <w:num w:numId="20">
    <w:abstractNumId w:val="7"/>
  </w:num>
  <w:num w:numId="21">
    <w:abstractNumId w:val="30"/>
  </w:num>
  <w:num w:numId="22">
    <w:abstractNumId w:val="9"/>
  </w:num>
  <w:num w:numId="23">
    <w:abstractNumId w:val="11"/>
  </w:num>
  <w:num w:numId="24">
    <w:abstractNumId w:val="8"/>
  </w:num>
  <w:num w:numId="25">
    <w:abstractNumId w:val="22"/>
  </w:num>
  <w:num w:numId="26">
    <w:abstractNumId w:val="24"/>
  </w:num>
  <w:num w:numId="27">
    <w:abstractNumId w:val="2"/>
  </w:num>
  <w:num w:numId="28">
    <w:abstractNumId w:val="18"/>
  </w:num>
  <w:num w:numId="29">
    <w:abstractNumId w:val="33"/>
  </w:num>
  <w:num w:numId="30">
    <w:abstractNumId w:val="1"/>
  </w:num>
  <w:num w:numId="31">
    <w:abstractNumId w:val="29"/>
  </w:num>
  <w:num w:numId="32">
    <w:abstractNumId w:val="10"/>
  </w:num>
  <w:num w:numId="33">
    <w:abstractNumId w:val="13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382"/>
    <w:rsid w:val="00001ACB"/>
    <w:rsid w:val="000029B1"/>
    <w:rsid w:val="00002F0F"/>
    <w:rsid w:val="00004536"/>
    <w:rsid w:val="0000484A"/>
    <w:rsid w:val="00005A13"/>
    <w:rsid w:val="00006FD5"/>
    <w:rsid w:val="00007230"/>
    <w:rsid w:val="00007271"/>
    <w:rsid w:val="000073CA"/>
    <w:rsid w:val="000075E6"/>
    <w:rsid w:val="00007CD7"/>
    <w:rsid w:val="00010C57"/>
    <w:rsid w:val="00011ADC"/>
    <w:rsid w:val="000127ED"/>
    <w:rsid w:val="00012B9E"/>
    <w:rsid w:val="00012E3F"/>
    <w:rsid w:val="00012EFB"/>
    <w:rsid w:val="00013788"/>
    <w:rsid w:val="000138DD"/>
    <w:rsid w:val="000152CD"/>
    <w:rsid w:val="000155E8"/>
    <w:rsid w:val="00016347"/>
    <w:rsid w:val="000178CA"/>
    <w:rsid w:val="00017C96"/>
    <w:rsid w:val="00021947"/>
    <w:rsid w:val="00023250"/>
    <w:rsid w:val="000243D1"/>
    <w:rsid w:val="000249DB"/>
    <w:rsid w:val="00026404"/>
    <w:rsid w:val="0002642A"/>
    <w:rsid w:val="0003026A"/>
    <w:rsid w:val="00030BDE"/>
    <w:rsid w:val="000314A9"/>
    <w:rsid w:val="000314FF"/>
    <w:rsid w:val="00031A53"/>
    <w:rsid w:val="0003239F"/>
    <w:rsid w:val="0003492D"/>
    <w:rsid w:val="00034F5D"/>
    <w:rsid w:val="00035166"/>
    <w:rsid w:val="00035535"/>
    <w:rsid w:val="00035C52"/>
    <w:rsid w:val="000365E6"/>
    <w:rsid w:val="00036A69"/>
    <w:rsid w:val="000412A8"/>
    <w:rsid w:val="00041F01"/>
    <w:rsid w:val="0004313A"/>
    <w:rsid w:val="00043CE9"/>
    <w:rsid w:val="00043F6A"/>
    <w:rsid w:val="00044272"/>
    <w:rsid w:val="00044825"/>
    <w:rsid w:val="000455A5"/>
    <w:rsid w:val="000458EF"/>
    <w:rsid w:val="00045C3A"/>
    <w:rsid w:val="000462C0"/>
    <w:rsid w:val="00047B71"/>
    <w:rsid w:val="00050E43"/>
    <w:rsid w:val="000513E3"/>
    <w:rsid w:val="0005151A"/>
    <w:rsid w:val="00051DD9"/>
    <w:rsid w:val="000530FE"/>
    <w:rsid w:val="0005451F"/>
    <w:rsid w:val="0005456B"/>
    <w:rsid w:val="000551D9"/>
    <w:rsid w:val="0005570B"/>
    <w:rsid w:val="000561EF"/>
    <w:rsid w:val="00056D5D"/>
    <w:rsid w:val="0005708E"/>
    <w:rsid w:val="000613C8"/>
    <w:rsid w:val="0006193A"/>
    <w:rsid w:val="0006202C"/>
    <w:rsid w:val="00062A88"/>
    <w:rsid w:val="00062E53"/>
    <w:rsid w:val="000650B8"/>
    <w:rsid w:val="00067001"/>
    <w:rsid w:val="00070A73"/>
    <w:rsid w:val="00070E0D"/>
    <w:rsid w:val="00070F17"/>
    <w:rsid w:val="000711F9"/>
    <w:rsid w:val="00071927"/>
    <w:rsid w:val="00071FA8"/>
    <w:rsid w:val="00072E0C"/>
    <w:rsid w:val="00073A52"/>
    <w:rsid w:val="00076F9E"/>
    <w:rsid w:val="000770E4"/>
    <w:rsid w:val="0007795F"/>
    <w:rsid w:val="000808A6"/>
    <w:rsid w:val="0008207E"/>
    <w:rsid w:val="000823C0"/>
    <w:rsid w:val="00082E83"/>
    <w:rsid w:val="000832D0"/>
    <w:rsid w:val="000835E2"/>
    <w:rsid w:val="00085837"/>
    <w:rsid w:val="000863B5"/>
    <w:rsid w:val="0008664D"/>
    <w:rsid w:val="00086741"/>
    <w:rsid w:val="00086B2C"/>
    <w:rsid w:val="00087955"/>
    <w:rsid w:val="000879C1"/>
    <w:rsid w:val="000906E9"/>
    <w:rsid w:val="00091A2D"/>
    <w:rsid w:val="00091D2C"/>
    <w:rsid w:val="000921CD"/>
    <w:rsid w:val="00092F75"/>
    <w:rsid w:val="00093620"/>
    <w:rsid w:val="000937E5"/>
    <w:rsid w:val="00095441"/>
    <w:rsid w:val="00095E2D"/>
    <w:rsid w:val="00097277"/>
    <w:rsid w:val="00097CE5"/>
    <w:rsid w:val="000A0A22"/>
    <w:rsid w:val="000A0F19"/>
    <w:rsid w:val="000A1126"/>
    <w:rsid w:val="000A27F6"/>
    <w:rsid w:val="000A48DD"/>
    <w:rsid w:val="000A512B"/>
    <w:rsid w:val="000A6AAF"/>
    <w:rsid w:val="000A76E4"/>
    <w:rsid w:val="000A7871"/>
    <w:rsid w:val="000A7A01"/>
    <w:rsid w:val="000A7D95"/>
    <w:rsid w:val="000B0546"/>
    <w:rsid w:val="000B181A"/>
    <w:rsid w:val="000B24D5"/>
    <w:rsid w:val="000B252F"/>
    <w:rsid w:val="000B258A"/>
    <w:rsid w:val="000B2DF8"/>
    <w:rsid w:val="000B2E96"/>
    <w:rsid w:val="000B4547"/>
    <w:rsid w:val="000B4689"/>
    <w:rsid w:val="000B469B"/>
    <w:rsid w:val="000B7BD9"/>
    <w:rsid w:val="000B7CB7"/>
    <w:rsid w:val="000C0944"/>
    <w:rsid w:val="000C0AC4"/>
    <w:rsid w:val="000C1A0E"/>
    <w:rsid w:val="000C29BA"/>
    <w:rsid w:val="000C2BF3"/>
    <w:rsid w:val="000C47AA"/>
    <w:rsid w:val="000C4955"/>
    <w:rsid w:val="000C57FC"/>
    <w:rsid w:val="000C5BBB"/>
    <w:rsid w:val="000C64FA"/>
    <w:rsid w:val="000C6FB4"/>
    <w:rsid w:val="000C7813"/>
    <w:rsid w:val="000C7FEE"/>
    <w:rsid w:val="000D055D"/>
    <w:rsid w:val="000D1F3D"/>
    <w:rsid w:val="000D2083"/>
    <w:rsid w:val="000D2987"/>
    <w:rsid w:val="000D368B"/>
    <w:rsid w:val="000D4148"/>
    <w:rsid w:val="000D419F"/>
    <w:rsid w:val="000D4B6A"/>
    <w:rsid w:val="000D5209"/>
    <w:rsid w:val="000D5F22"/>
    <w:rsid w:val="000D6ED6"/>
    <w:rsid w:val="000E1F41"/>
    <w:rsid w:val="000E208E"/>
    <w:rsid w:val="000E2FCD"/>
    <w:rsid w:val="000E30EA"/>
    <w:rsid w:val="000E3310"/>
    <w:rsid w:val="000E37DA"/>
    <w:rsid w:val="000E4C3B"/>
    <w:rsid w:val="000E56F0"/>
    <w:rsid w:val="000E5AE4"/>
    <w:rsid w:val="000E60DD"/>
    <w:rsid w:val="000E7928"/>
    <w:rsid w:val="000F0C73"/>
    <w:rsid w:val="000F13CE"/>
    <w:rsid w:val="000F151C"/>
    <w:rsid w:val="000F2F17"/>
    <w:rsid w:val="000F47FD"/>
    <w:rsid w:val="000F6E7D"/>
    <w:rsid w:val="000F7561"/>
    <w:rsid w:val="000F7A3C"/>
    <w:rsid w:val="000F7FD1"/>
    <w:rsid w:val="001000D7"/>
    <w:rsid w:val="00103634"/>
    <w:rsid w:val="00103CA8"/>
    <w:rsid w:val="00105D41"/>
    <w:rsid w:val="0010799D"/>
    <w:rsid w:val="00107CA9"/>
    <w:rsid w:val="001103DA"/>
    <w:rsid w:val="0011083B"/>
    <w:rsid w:val="00110A0D"/>
    <w:rsid w:val="0011213A"/>
    <w:rsid w:val="00113865"/>
    <w:rsid w:val="001138B3"/>
    <w:rsid w:val="00113AF0"/>
    <w:rsid w:val="001209DA"/>
    <w:rsid w:val="00120A5D"/>
    <w:rsid w:val="00120D66"/>
    <w:rsid w:val="00122389"/>
    <w:rsid w:val="001230B1"/>
    <w:rsid w:val="001234D7"/>
    <w:rsid w:val="001235B3"/>
    <w:rsid w:val="00123BC2"/>
    <w:rsid w:val="00124745"/>
    <w:rsid w:val="00124EC2"/>
    <w:rsid w:val="00125C79"/>
    <w:rsid w:val="0012614C"/>
    <w:rsid w:val="00126168"/>
    <w:rsid w:val="00126365"/>
    <w:rsid w:val="00126369"/>
    <w:rsid w:val="001267AF"/>
    <w:rsid w:val="001267D0"/>
    <w:rsid w:val="001270FD"/>
    <w:rsid w:val="00127910"/>
    <w:rsid w:val="00127E80"/>
    <w:rsid w:val="0013180E"/>
    <w:rsid w:val="00131D05"/>
    <w:rsid w:val="0013205B"/>
    <w:rsid w:val="00133095"/>
    <w:rsid w:val="00133F4C"/>
    <w:rsid w:val="00134C4F"/>
    <w:rsid w:val="0013507E"/>
    <w:rsid w:val="00135BB3"/>
    <w:rsid w:val="0013721C"/>
    <w:rsid w:val="001374BD"/>
    <w:rsid w:val="00137543"/>
    <w:rsid w:val="001378C7"/>
    <w:rsid w:val="00137DBE"/>
    <w:rsid w:val="00137E98"/>
    <w:rsid w:val="00140360"/>
    <w:rsid w:val="001403A1"/>
    <w:rsid w:val="00141B29"/>
    <w:rsid w:val="0014327F"/>
    <w:rsid w:val="001433A3"/>
    <w:rsid w:val="00143BC9"/>
    <w:rsid w:val="00144FE1"/>
    <w:rsid w:val="001450CC"/>
    <w:rsid w:val="00146762"/>
    <w:rsid w:val="00146A53"/>
    <w:rsid w:val="00146D4E"/>
    <w:rsid w:val="00146F20"/>
    <w:rsid w:val="00147A65"/>
    <w:rsid w:val="00147DFF"/>
    <w:rsid w:val="0015020C"/>
    <w:rsid w:val="00150C42"/>
    <w:rsid w:val="00151313"/>
    <w:rsid w:val="00151E85"/>
    <w:rsid w:val="00152248"/>
    <w:rsid w:val="00152531"/>
    <w:rsid w:val="00152B7B"/>
    <w:rsid w:val="00152C50"/>
    <w:rsid w:val="00152CE7"/>
    <w:rsid w:val="001532B4"/>
    <w:rsid w:val="00153582"/>
    <w:rsid w:val="00154638"/>
    <w:rsid w:val="001551CB"/>
    <w:rsid w:val="001552A9"/>
    <w:rsid w:val="00155404"/>
    <w:rsid w:val="00155604"/>
    <w:rsid w:val="001578A3"/>
    <w:rsid w:val="00157B03"/>
    <w:rsid w:val="001605B0"/>
    <w:rsid w:val="00161806"/>
    <w:rsid w:val="00162B1D"/>
    <w:rsid w:val="00164749"/>
    <w:rsid w:val="00164A58"/>
    <w:rsid w:val="00167135"/>
    <w:rsid w:val="0016753D"/>
    <w:rsid w:val="001701FC"/>
    <w:rsid w:val="00172197"/>
    <w:rsid w:val="00172F4C"/>
    <w:rsid w:val="001736BE"/>
    <w:rsid w:val="001746D3"/>
    <w:rsid w:val="00175460"/>
    <w:rsid w:val="0018022D"/>
    <w:rsid w:val="0018031B"/>
    <w:rsid w:val="00180753"/>
    <w:rsid w:val="001808E8"/>
    <w:rsid w:val="001815F7"/>
    <w:rsid w:val="001833A9"/>
    <w:rsid w:val="00183FCC"/>
    <w:rsid w:val="00184795"/>
    <w:rsid w:val="0018516E"/>
    <w:rsid w:val="0018519B"/>
    <w:rsid w:val="001859F2"/>
    <w:rsid w:val="00185FFF"/>
    <w:rsid w:val="00186399"/>
    <w:rsid w:val="00187E2C"/>
    <w:rsid w:val="001901BF"/>
    <w:rsid w:val="00190930"/>
    <w:rsid w:val="0019323D"/>
    <w:rsid w:val="00193C63"/>
    <w:rsid w:val="00194CF5"/>
    <w:rsid w:val="001955BF"/>
    <w:rsid w:val="00196967"/>
    <w:rsid w:val="00197103"/>
    <w:rsid w:val="00197122"/>
    <w:rsid w:val="00197A0F"/>
    <w:rsid w:val="001A0007"/>
    <w:rsid w:val="001A02EF"/>
    <w:rsid w:val="001A03D5"/>
    <w:rsid w:val="001A04E8"/>
    <w:rsid w:val="001A10B7"/>
    <w:rsid w:val="001A1ACE"/>
    <w:rsid w:val="001A2441"/>
    <w:rsid w:val="001A30AD"/>
    <w:rsid w:val="001A42D1"/>
    <w:rsid w:val="001A42E3"/>
    <w:rsid w:val="001A4F87"/>
    <w:rsid w:val="001A5184"/>
    <w:rsid w:val="001A5B13"/>
    <w:rsid w:val="001A5BE6"/>
    <w:rsid w:val="001A622E"/>
    <w:rsid w:val="001A69E9"/>
    <w:rsid w:val="001A7803"/>
    <w:rsid w:val="001B0D11"/>
    <w:rsid w:val="001B0E7A"/>
    <w:rsid w:val="001B14C4"/>
    <w:rsid w:val="001B22A5"/>
    <w:rsid w:val="001B3082"/>
    <w:rsid w:val="001B5E9A"/>
    <w:rsid w:val="001B690B"/>
    <w:rsid w:val="001B6DFF"/>
    <w:rsid w:val="001B7475"/>
    <w:rsid w:val="001C0F95"/>
    <w:rsid w:val="001C1841"/>
    <w:rsid w:val="001C1BA7"/>
    <w:rsid w:val="001C25D0"/>
    <w:rsid w:val="001C321C"/>
    <w:rsid w:val="001C447C"/>
    <w:rsid w:val="001C4703"/>
    <w:rsid w:val="001C48D8"/>
    <w:rsid w:val="001C54BF"/>
    <w:rsid w:val="001C5D61"/>
    <w:rsid w:val="001D039D"/>
    <w:rsid w:val="001D1795"/>
    <w:rsid w:val="001D1F20"/>
    <w:rsid w:val="001D2316"/>
    <w:rsid w:val="001D2907"/>
    <w:rsid w:val="001D2A9D"/>
    <w:rsid w:val="001D345B"/>
    <w:rsid w:val="001D40AD"/>
    <w:rsid w:val="001D435A"/>
    <w:rsid w:val="001D4C01"/>
    <w:rsid w:val="001D58B7"/>
    <w:rsid w:val="001D5E6E"/>
    <w:rsid w:val="001D5F44"/>
    <w:rsid w:val="001D6DD7"/>
    <w:rsid w:val="001D6F09"/>
    <w:rsid w:val="001E00FE"/>
    <w:rsid w:val="001E0191"/>
    <w:rsid w:val="001E125B"/>
    <w:rsid w:val="001E18E9"/>
    <w:rsid w:val="001E2C22"/>
    <w:rsid w:val="001E2DC1"/>
    <w:rsid w:val="001E321B"/>
    <w:rsid w:val="001E39E1"/>
    <w:rsid w:val="001E5059"/>
    <w:rsid w:val="001E73BF"/>
    <w:rsid w:val="001E773B"/>
    <w:rsid w:val="001F01F1"/>
    <w:rsid w:val="001F15E8"/>
    <w:rsid w:val="001F17C4"/>
    <w:rsid w:val="001F36BC"/>
    <w:rsid w:val="001F797B"/>
    <w:rsid w:val="001F7AF0"/>
    <w:rsid w:val="001F7FA8"/>
    <w:rsid w:val="00200765"/>
    <w:rsid w:val="00201754"/>
    <w:rsid w:val="00201C2B"/>
    <w:rsid w:val="00201FC3"/>
    <w:rsid w:val="002021F8"/>
    <w:rsid w:val="00202247"/>
    <w:rsid w:val="00202384"/>
    <w:rsid w:val="00202B22"/>
    <w:rsid w:val="00202EDA"/>
    <w:rsid w:val="002030BF"/>
    <w:rsid w:val="002049C7"/>
    <w:rsid w:val="0020617D"/>
    <w:rsid w:val="00206731"/>
    <w:rsid w:val="002071DA"/>
    <w:rsid w:val="002073B1"/>
    <w:rsid w:val="002073B7"/>
    <w:rsid w:val="0020775B"/>
    <w:rsid w:val="00211C22"/>
    <w:rsid w:val="00211C6B"/>
    <w:rsid w:val="00211DB7"/>
    <w:rsid w:val="002123CE"/>
    <w:rsid w:val="002126B0"/>
    <w:rsid w:val="00212AC0"/>
    <w:rsid w:val="00215184"/>
    <w:rsid w:val="00215249"/>
    <w:rsid w:val="0021577C"/>
    <w:rsid w:val="0021580C"/>
    <w:rsid w:val="00216C8F"/>
    <w:rsid w:val="0021729E"/>
    <w:rsid w:val="00217E18"/>
    <w:rsid w:val="002220EC"/>
    <w:rsid w:val="002224DC"/>
    <w:rsid w:val="00222A7D"/>
    <w:rsid w:val="00222AD0"/>
    <w:rsid w:val="00222D28"/>
    <w:rsid w:val="00223113"/>
    <w:rsid w:val="00224E08"/>
    <w:rsid w:val="00230106"/>
    <w:rsid w:val="00230841"/>
    <w:rsid w:val="00230D11"/>
    <w:rsid w:val="00230E91"/>
    <w:rsid w:val="00231AFE"/>
    <w:rsid w:val="00231E2F"/>
    <w:rsid w:val="002325D1"/>
    <w:rsid w:val="0023469C"/>
    <w:rsid w:val="00234983"/>
    <w:rsid w:val="00235DBF"/>
    <w:rsid w:val="00236046"/>
    <w:rsid w:val="00236D0C"/>
    <w:rsid w:val="00237A5D"/>
    <w:rsid w:val="00237B4B"/>
    <w:rsid w:val="00241BA3"/>
    <w:rsid w:val="002421CF"/>
    <w:rsid w:val="00242BDA"/>
    <w:rsid w:val="00243D61"/>
    <w:rsid w:val="00244856"/>
    <w:rsid w:val="0024566B"/>
    <w:rsid w:val="0024673D"/>
    <w:rsid w:val="00246BC8"/>
    <w:rsid w:val="0025002D"/>
    <w:rsid w:val="00250995"/>
    <w:rsid w:val="00250C00"/>
    <w:rsid w:val="00251BB9"/>
    <w:rsid w:val="0025236C"/>
    <w:rsid w:val="002524C1"/>
    <w:rsid w:val="00252743"/>
    <w:rsid w:val="002544F7"/>
    <w:rsid w:val="0025629C"/>
    <w:rsid w:val="002604B7"/>
    <w:rsid w:val="00260EE5"/>
    <w:rsid w:val="002615DC"/>
    <w:rsid w:val="00261FFF"/>
    <w:rsid w:val="00262408"/>
    <w:rsid w:val="00264E8F"/>
    <w:rsid w:val="00266C38"/>
    <w:rsid w:val="00266FF0"/>
    <w:rsid w:val="002678C2"/>
    <w:rsid w:val="00270233"/>
    <w:rsid w:val="00270E73"/>
    <w:rsid w:val="002712AA"/>
    <w:rsid w:val="00271458"/>
    <w:rsid w:val="002714A0"/>
    <w:rsid w:val="00273ED1"/>
    <w:rsid w:val="002745A0"/>
    <w:rsid w:val="002745E1"/>
    <w:rsid w:val="002746CA"/>
    <w:rsid w:val="00274F7D"/>
    <w:rsid w:val="00275CD3"/>
    <w:rsid w:val="00275D6C"/>
    <w:rsid w:val="002766BE"/>
    <w:rsid w:val="00276E6B"/>
    <w:rsid w:val="00280319"/>
    <w:rsid w:val="00280BAE"/>
    <w:rsid w:val="00281015"/>
    <w:rsid w:val="0028124A"/>
    <w:rsid w:val="00282055"/>
    <w:rsid w:val="002820BC"/>
    <w:rsid w:val="002826D3"/>
    <w:rsid w:val="00283A36"/>
    <w:rsid w:val="002858AC"/>
    <w:rsid w:val="00286010"/>
    <w:rsid w:val="002860F1"/>
    <w:rsid w:val="00286702"/>
    <w:rsid w:val="00286CA8"/>
    <w:rsid w:val="00286D00"/>
    <w:rsid w:val="00287120"/>
    <w:rsid w:val="00287194"/>
    <w:rsid w:val="00290643"/>
    <w:rsid w:val="00290CDA"/>
    <w:rsid w:val="00290D5F"/>
    <w:rsid w:val="002915BB"/>
    <w:rsid w:val="00291EE6"/>
    <w:rsid w:val="00292449"/>
    <w:rsid w:val="0029265E"/>
    <w:rsid w:val="002929A5"/>
    <w:rsid w:val="00292AD5"/>
    <w:rsid w:val="0029508D"/>
    <w:rsid w:val="002950E3"/>
    <w:rsid w:val="002957EE"/>
    <w:rsid w:val="00296BFF"/>
    <w:rsid w:val="00296E36"/>
    <w:rsid w:val="00297C4A"/>
    <w:rsid w:val="002A0E12"/>
    <w:rsid w:val="002A0F14"/>
    <w:rsid w:val="002A133A"/>
    <w:rsid w:val="002A1521"/>
    <w:rsid w:val="002A17C6"/>
    <w:rsid w:val="002A198E"/>
    <w:rsid w:val="002A21E5"/>
    <w:rsid w:val="002A23B5"/>
    <w:rsid w:val="002A2D9A"/>
    <w:rsid w:val="002A44FC"/>
    <w:rsid w:val="002A4911"/>
    <w:rsid w:val="002A4DAF"/>
    <w:rsid w:val="002A5513"/>
    <w:rsid w:val="002A594D"/>
    <w:rsid w:val="002A5B55"/>
    <w:rsid w:val="002A654A"/>
    <w:rsid w:val="002A6827"/>
    <w:rsid w:val="002A7ABB"/>
    <w:rsid w:val="002B0FB3"/>
    <w:rsid w:val="002B2C59"/>
    <w:rsid w:val="002B3536"/>
    <w:rsid w:val="002B3762"/>
    <w:rsid w:val="002B4478"/>
    <w:rsid w:val="002B4792"/>
    <w:rsid w:val="002B4A31"/>
    <w:rsid w:val="002B541E"/>
    <w:rsid w:val="002B64CB"/>
    <w:rsid w:val="002B6AAF"/>
    <w:rsid w:val="002B6D9E"/>
    <w:rsid w:val="002B6FE6"/>
    <w:rsid w:val="002C0A4E"/>
    <w:rsid w:val="002C16CB"/>
    <w:rsid w:val="002C282F"/>
    <w:rsid w:val="002C2C0D"/>
    <w:rsid w:val="002C49C4"/>
    <w:rsid w:val="002C4DDE"/>
    <w:rsid w:val="002C500D"/>
    <w:rsid w:val="002C6750"/>
    <w:rsid w:val="002C680F"/>
    <w:rsid w:val="002C728A"/>
    <w:rsid w:val="002D0487"/>
    <w:rsid w:val="002D07B8"/>
    <w:rsid w:val="002D0FA0"/>
    <w:rsid w:val="002D1EFF"/>
    <w:rsid w:val="002D277E"/>
    <w:rsid w:val="002D4204"/>
    <w:rsid w:val="002D45A2"/>
    <w:rsid w:val="002D4A06"/>
    <w:rsid w:val="002D5343"/>
    <w:rsid w:val="002D5D9D"/>
    <w:rsid w:val="002D5DA4"/>
    <w:rsid w:val="002D6021"/>
    <w:rsid w:val="002D68B3"/>
    <w:rsid w:val="002D77F2"/>
    <w:rsid w:val="002E0221"/>
    <w:rsid w:val="002E1100"/>
    <w:rsid w:val="002E1490"/>
    <w:rsid w:val="002E1557"/>
    <w:rsid w:val="002E190D"/>
    <w:rsid w:val="002E2EBD"/>
    <w:rsid w:val="002E3CC2"/>
    <w:rsid w:val="002E4177"/>
    <w:rsid w:val="002E4AB0"/>
    <w:rsid w:val="002E764E"/>
    <w:rsid w:val="002E7BCB"/>
    <w:rsid w:val="002E7DE2"/>
    <w:rsid w:val="002F178A"/>
    <w:rsid w:val="002F2A6A"/>
    <w:rsid w:val="002F3097"/>
    <w:rsid w:val="002F4CEE"/>
    <w:rsid w:val="002F4EA0"/>
    <w:rsid w:val="002F5B41"/>
    <w:rsid w:val="002F630F"/>
    <w:rsid w:val="002F6A88"/>
    <w:rsid w:val="002F7085"/>
    <w:rsid w:val="002F7755"/>
    <w:rsid w:val="003000A0"/>
    <w:rsid w:val="00301CBA"/>
    <w:rsid w:val="0030305F"/>
    <w:rsid w:val="003037F1"/>
    <w:rsid w:val="003054C9"/>
    <w:rsid w:val="0030579E"/>
    <w:rsid w:val="003061F7"/>
    <w:rsid w:val="00306F61"/>
    <w:rsid w:val="00307DED"/>
    <w:rsid w:val="00310071"/>
    <w:rsid w:val="0031043B"/>
    <w:rsid w:val="00311847"/>
    <w:rsid w:val="00312E83"/>
    <w:rsid w:val="003134D7"/>
    <w:rsid w:val="003134FB"/>
    <w:rsid w:val="00313D1B"/>
    <w:rsid w:val="00315227"/>
    <w:rsid w:val="00315850"/>
    <w:rsid w:val="00315D46"/>
    <w:rsid w:val="00316990"/>
    <w:rsid w:val="003169B5"/>
    <w:rsid w:val="0031752A"/>
    <w:rsid w:val="00317622"/>
    <w:rsid w:val="003178F8"/>
    <w:rsid w:val="003208A2"/>
    <w:rsid w:val="00320AB3"/>
    <w:rsid w:val="00320D82"/>
    <w:rsid w:val="0032143E"/>
    <w:rsid w:val="003220E2"/>
    <w:rsid w:val="00322C6C"/>
    <w:rsid w:val="00323475"/>
    <w:rsid w:val="00323AB6"/>
    <w:rsid w:val="00326660"/>
    <w:rsid w:val="00326BD9"/>
    <w:rsid w:val="00327C7A"/>
    <w:rsid w:val="0033011F"/>
    <w:rsid w:val="0033032B"/>
    <w:rsid w:val="00331152"/>
    <w:rsid w:val="00331219"/>
    <w:rsid w:val="003320EC"/>
    <w:rsid w:val="00332141"/>
    <w:rsid w:val="003328E2"/>
    <w:rsid w:val="00333727"/>
    <w:rsid w:val="003350E1"/>
    <w:rsid w:val="003352D8"/>
    <w:rsid w:val="00335682"/>
    <w:rsid w:val="00335704"/>
    <w:rsid w:val="003362D2"/>
    <w:rsid w:val="00340175"/>
    <w:rsid w:val="003404CF"/>
    <w:rsid w:val="003408D1"/>
    <w:rsid w:val="00340BBD"/>
    <w:rsid w:val="00340DD8"/>
    <w:rsid w:val="00341038"/>
    <w:rsid w:val="0034109E"/>
    <w:rsid w:val="003412F5"/>
    <w:rsid w:val="0034142F"/>
    <w:rsid w:val="00342F9B"/>
    <w:rsid w:val="003449A2"/>
    <w:rsid w:val="00345D0B"/>
    <w:rsid w:val="003464A3"/>
    <w:rsid w:val="00346E1C"/>
    <w:rsid w:val="003471E8"/>
    <w:rsid w:val="003477F7"/>
    <w:rsid w:val="003524C8"/>
    <w:rsid w:val="003525D6"/>
    <w:rsid w:val="00354A32"/>
    <w:rsid w:val="00355183"/>
    <w:rsid w:val="00356C64"/>
    <w:rsid w:val="00357CB6"/>
    <w:rsid w:val="00361153"/>
    <w:rsid w:val="00361930"/>
    <w:rsid w:val="00361B61"/>
    <w:rsid w:val="003621C4"/>
    <w:rsid w:val="00362DF7"/>
    <w:rsid w:val="00365002"/>
    <w:rsid w:val="00366677"/>
    <w:rsid w:val="003666F6"/>
    <w:rsid w:val="003667E2"/>
    <w:rsid w:val="00366C2F"/>
    <w:rsid w:val="00366E28"/>
    <w:rsid w:val="003674DE"/>
    <w:rsid w:val="00367FD1"/>
    <w:rsid w:val="00371434"/>
    <w:rsid w:val="00371442"/>
    <w:rsid w:val="00371DED"/>
    <w:rsid w:val="0037253E"/>
    <w:rsid w:val="0037359A"/>
    <w:rsid w:val="00374036"/>
    <w:rsid w:val="0037446D"/>
    <w:rsid w:val="0037449D"/>
    <w:rsid w:val="00374698"/>
    <w:rsid w:val="0037562C"/>
    <w:rsid w:val="00376EF4"/>
    <w:rsid w:val="00380CF3"/>
    <w:rsid w:val="003817CA"/>
    <w:rsid w:val="00381B85"/>
    <w:rsid w:val="00382692"/>
    <w:rsid w:val="003826FD"/>
    <w:rsid w:val="0038288E"/>
    <w:rsid w:val="0038393E"/>
    <w:rsid w:val="00383C37"/>
    <w:rsid w:val="003842D0"/>
    <w:rsid w:val="00386A45"/>
    <w:rsid w:val="003870CB"/>
    <w:rsid w:val="003878F8"/>
    <w:rsid w:val="00387952"/>
    <w:rsid w:val="00387A70"/>
    <w:rsid w:val="00387BEF"/>
    <w:rsid w:val="0039085A"/>
    <w:rsid w:val="00391A73"/>
    <w:rsid w:val="003923F8"/>
    <w:rsid w:val="0039335C"/>
    <w:rsid w:val="003933BA"/>
    <w:rsid w:val="00393700"/>
    <w:rsid w:val="00393D0A"/>
    <w:rsid w:val="00394C6C"/>
    <w:rsid w:val="00395014"/>
    <w:rsid w:val="0039709A"/>
    <w:rsid w:val="00397363"/>
    <w:rsid w:val="003973B9"/>
    <w:rsid w:val="00397BA2"/>
    <w:rsid w:val="003A0528"/>
    <w:rsid w:val="003A07A5"/>
    <w:rsid w:val="003A091F"/>
    <w:rsid w:val="003A195C"/>
    <w:rsid w:val="003A278D"/>
    <w:rsid w:val="003A2B28"/>
    <w:rsid w:val="003A3960"/>
    <w:rsid w:val="003A4997"/>
    <w:rsid w:val="003A4ACA"/>
    <w:rsid w:val="003A51FD"/>
    <w:rsid w:val="003A57E8"/>
    <w:rsid w:val="003A5E88"/>
    <w:rsid w:val="003A6B48"/>
    <w:rsid w:val="003A7024"/>
    <w:rsid w:val="003A7FF0"/>
    <w:rsid w:val="003B15D8"/>
    <w:rsid w:val="003B2A54"/>
    <w:rsid w:val="003B31BA"/>
    <w:rsid w:val="003B3535"/>
    <w:rsid w:val="003B3A85"/>
    <w:rsid w:val="003B3AC9"/>
    <w:rsid w:val="003B5129"/>
    <w:rsid w:val="003B512C"/>
    <w:rsid w:val="003B52D8"/>
    <w:rsid w:val="003B58A5"/>
    <w:rsid w:val="003B6667"/>
    <w:rsid w:val="003B6769"/>
    <w:rsid w:val="003B6DB9"/>
    <w:rsid w:val="003B6FD4"/>
    <w:rsid w:val="003B7832"/>
    <w:rsid w:val="003B7D26"/>
    <w:rsid w:val="003C2571"/>
    <w:rsid w:val="003C28AD"/>
    <w:rsid w:val="003C31B4"/>
    <w:rsid w:val="003C36B0"/>
    <w:rsid w:val="003C3DD8"/>
    <w:rsid w:val="003C4184"/>
    <w:rsid w:val="003C4911"/>
    <w:rsid w:val="003C563F"/>
    <w:rsid w:val="003C58E9"/>
    <w:rsid w:val="003C60C3"/>
    <w:rsid w:val="003C717D"/>
    <w:rsid w:val="003C7426"/>
    <w:rsid w:val="003C7739"/>
    <w:rsid w:val="003D0550"/>
    <w:rsid w:val="003D0DD0"/>
    <w:rsid w:val="003D1FBD"/>
    <w:rsid w:val="003D2933"/>
    <w:rsid w:val="003D3080"/>
    <w:rsid w:val="003D3E4F"/>
    <w:rsid w:val="003D40B6"/>
    <w:rsid w:val="003D5C4C"/>
    <w:rsid w:val="003D5F54"/>
    <w:rsid w:val="003D5FC0"/>
    <w:rsid w:val="003D6077"/>
    <w:rsid w:val="003D6F14"/>
    <w:rsid w:val="003E1CF9"/>
    <w:rsid w:val="003E3CA4"/>
    <w:rsid w:val="003E409F"/>
    <w:rsid w:val="003E4C82"/>
    <w:rsid w:val="003E4FBC"/>
    <w:rsid w:val="003E5328"/>
    <w:rsid w:val="003E5A6F"/>
    <w:rsid w:val="003E6973"/>
    <w:rsid w:val="003E6998"/>
    <w:rsid w:val="003E7C76"/>
    <w:rsid w:val="003F049F"/>
    <w:rsid w:val="003F1063"/>
    <w:rsid w:val="003F14AE"/>
    <w:rsid w:val="003F2BC9"/>
    <w:rsid w:val="003F319D"/>
    <w:rsid w:val="003F36C5"/>
    <w:rsid w:val="003F3F72"/>
    <w:rsid w:val="003F4740"/>
    <w:rsid w:val="003F4AEF"/>
    <w:rsid w:val="003F4E39"/>
    <w:rsid w:val="003F5097"/>
    <w:rsid w:val="003F54E2"/>
    <w:rsid w:val="003F6214"/>
    <w:rsid w:val="003F7773"/>
    <w:rsid w:val="003F7B54"/>
    <w:rsid w:val="003F7FD3"/>
    <w:rsid w:val="004011F6"/>
    <w:rsid w:val="004019A3"/>
    <w:rsid w:val="004021F1"/>
    <w:rsid w:val="004028BA"/>
    <w:rsid w:val="00402DC2"/>
    <w:rsid w:val="00403A23"/>
    <w:rsid w:val="00403F27"/>
    <w:rsid w:val="00405673"/>
    <w:rsid w:val="00406898"/>
    <w:rsid w:val="00407323"/>
    <w:rsid w:val="004079AB"/>
    <w:rsid w:val="00407E77"/>
    <w:rsid w:val="00410D93"/>
    <w:rsid w:val="00412B42"/>
    <w:rsid w:val="00412B94"/>
    <w:rsid w:val="00412C7B"/>
    <w:rsid w:val="00412E23"/>
    <w:rsid w:val="004147BA"/>
    <w:rsid w:val="00414D53"/>
    <w:rsid w:val="00415833"/>
    <w:rsid w:val="00415E7B"/>
    <w:rsid w:val="00416071"/>
    <w:rsid w:val="0041612B"/>
    <w:rsid w:val="00416821"/>
    <w:rsid w:val="00416CF3"/>
    <w:rsid w:val="004209B3"/>
    <w:rsid w:val="004227E6"/>
    <w:rsid w:val="0042354E"/>
    <w:rsid w:val="00423B91"/>
    <w:rsid w:val="004267EF"/>
    <w:rsid w:val="00427616"/>
    <w:rsid w:val="0042764D"/>
    <w:rsid w:val="004276E9"/>
    <w:rsid w:val="004304F6"/>
    <w:rsid w:val="00430A4B"/>
    <w:rsid w:val="0043133E"/>
    <w:rsid w:val="00435343"/>
    <w:rsid w:val="00436B84"/>
    <w:rsid w:val="0043708E"/>
    <w:rsid w:val="004402F5"/>
    <w:rsid w:val="00440CE8"/>
    <w:rsid w:val="00441D7B"/>
    <w:rsid w:val="00441FBA"/>
    <w:rsid w:val="0044403B"/>
    <w:rsid w:val="004459CA"/>
    <w:rsid w:val="00446D1D"/>
    <w:rsid w:val="004471BF"/>
    <w:rsid w:val="00447698"/>
    <w:rsid w:val="00447D37"/>
    <w:rsid w:val="00450204"/>
    <w:rsid w:val="00450922"/>
    <w:rsid w:val="00451743"/>
    <w:rsid w:val="00451CA1"/>
    <w:rsid w:val="004522FA"/>
    <w:rsid w:val="00452348"/>
    <w:rsid w:val="00452618"/>
    <w:rsid w:val="00452FBD"/>
    <w:rsid w:val="004535B1"/>
    <w:rsid w:val="00454177"/>
    <w:rsid w:val="004543A0"/>
    <w:rsid w:val="004551EE"/>
    <w:rsid w:val="0045682D"/>
    <w:rsid w:val="00456A56"/>
    <w:rsid w:val="00457138"/>
    <w:rsid w:val="004573B1"/>
    <w:rsid w:val="0045787C"/>
    <w:rsid w:val="00460ED0"/>
    <w:rsid w:val="00461BC2"/>
    <w:rsid w:val="00461D75"/>
    <w:rsid w:val="00461EC4"/>
    <w:rsid w:val="00462911"/>
    <w:rsid w:val="00463A91"/>
    <w:rsid w:val="0046496C"/>
    <w:rsid w:val="00464BE4"/>
    <w:rsid w:val="004650ED"/>
    <w:rsid w:val="00467234"/>
    <w:rsid w:val="004703F7"/>
    <w:rsid w:val="00470F75"/>
    <w:rsid w:val="00472C36"/>
    <w:rsid w:val="004741D8"/>
    <w:rsid w:val="00475043"/>
    <w:rsid w:val="00475B31"/>
    <w:rsid w:val="00476CEF"/>
    <w:rsid w:val="00477474"/>
    <w:rsid w:val="00477496"/>
    <w:rsid w:val="004800BC"/>
    <w:rsid w:val="00480694"/>
    <w:rsid w:val="00481003"/>
    <w:rsid w:val="00481145"/>
    <w:rsid w:val="0048199D"/>
    <w:rsid w:val="00481ABD"/>
    <w:rsid w:val="00482092"/>
    <w:rsid w:val="004827B8"/>
    <w:rsid w:val="00482880"/>
    <w:rsid w:val="00483139"/>
    <w:rsid w:val="0048418E"/>
    <w:rsid w:val="004843DC"/>
    <w:rsid w:val="00485A4D"/>
    <w:rsid w:val="00485CB7"/>
    <w:rsid w:val="004862C7"/>
    <w:rsid w:val="0048673C"/>
    <w:rsid w:val="0048733A"/>
    <w:rsid w:val="004875E0"/>
    <w:rsid w:val="00487A4C"/>
    <w:rsid w:val="004902C1"/>
    <w:rsid w:val="004905E2"/>
    <w:rsid w:val="00490823"/>
    <w:rsid w:val="004916A7"/>
    <w:rsid w:val="00491F70"/>
    <w:rsid w:val="004928B3"/>
    <w:rsid w:val="00492A1B"/>
    <w:rsid w:val="00492A71"/>
    <w:rsid w:val="004930D6"/>
    <w:rsid w:val="00493414"/>
    <w:rsid w:val="00493426"/>
    <w:rsid w:val="00494476"/>
    <w:rsid w:val="00494B95"/>
    <w:rsid w:val="00497511"/>
    <w:rsid w:val="004A09BE"/>
    <w:rsid w:val="004A109C"/>
    <w:rsid w:val="004A1562"/>
    <w:rsid w:val="004A15AA"/>
    <w:rsid w:val="004A1AC5"/>
    <w:rsid w:val="004A2109"/>
    <w:rsid w:val="004A228E"/>
    <w:rsid w:val="004A22EE"/>
    <w:rsid w:val="004A5862"/>
    <w:rsid w:val="004A61DB"/>
    <w:rsid w:val="004A6524"/>
    <w:rsid w:val="004A6BAC"/>
    <w:rsid w:val="004B0363"/>
    <w:rsid w:val="004B0581"/>
    <w:rsid w:val="004B0A36"/>
    <w:rsid w:val="004B1261"/>
    <w:rsid w:val="004B1C44"/>
    <w:rsid w:val="004B20E6"/>
    <w:rsid w:val="004B24DF"/>
    <w:rsid w:val="004B5264"/>
    <w:rsid w:val="004B553F"/>
    <w:rsid w:val="004B6527"/>
    <w:rsid w:val="004B742B"/>
    <w:rsid w:val="004B7C22"/>
    <w:rsid w:val="004C04E2"/>
    <w:rsid w:val="004C0B0E"/>
    <w:rsid w:val="004C0DA6"/>
    <w:rsid w:val="004C0E9C"/>
    <w:rsid w:val="004C180B"/>
    <w:rsid w:val="004C25CA"/>
    <w:rsid w:val="004C3549"/>
    <w:rsid w:val="004C3A2D"/>
    <w:rsid w:val="004C3C67"/>
    <w:rsid w:val="004C3F06"/>
    <w:rsid w:val="004C4EBF"/>
    <w:rsid w:val="004C50AF"/>
    <w:rsid w:val="004C5997"/>
    <w:rsid w:val="004C5E9E"/>
    <w:rsid w:val="004C6277"/>
    <w:rsid w:val="004C78B1"/>
    <w:rsid w:val="004D2F24"/>
    <w:rsid w:val="004D55A5"/>
    <w:rsid w:val="004D5CAC"/>
    <w:rsid w:val="004D6C56"/>
    <w:rsid w:val="004D6DF4"/>
    <w:rsid w:val="004E1B0A"/>
    <w:rsid w:val="004E1E35"/>
    <w:rsid w:val="004E2157"/>
    <w:rsid w:val="004E294B"/>
    <w:rsid w:val="004E298E"/>
    <w:rsid w:val="004E2996"/>
    <w:rsid w:val="004E4789"/>
    <w:rsid w:val="004E5097"/>
    <w:rsid w:val="004E5A1E"/>
    <w:rsid w:val="004E5E48"/>
    <w:rsid w:val="004E730F"/>
    <w:rsid w:val="004E754A"/>
    <w:rsid w:val="004E7F3B"/>
    <w:rsid w:val="004F1147"/>
    <w:rsid w:val="004F11F0"/>
    <w:rsid w:val="004F2046"/>
    <w:rsid w:val="004F22FE"/>
    <w:rsid w:val="004F3833"/>
    <w:rsid w:val="004F4049"/>
    <w:rsid w:val="004F408E"/>
    <w:rsid w:val="004F52A0"/>
    <w:rsid w:val="004F5F21"/>
    <w:rsid w:val="004F6877"/>
    <w:rsid w:val="004F7127"/>
    <w:rsid w:val="004F7293"/>
    <w:rsid w:val="004F73D4"/>
    <w:rsid w:val="004F75E5"/>
    <w:rsid w:val="004F75F5"/>
    <w:rsid w:val="004F7FB3"/>
    <w:rsid w:val="0050019F"/>
    <w:rsid w:val="00501824"/>
    <w:rsid w:val="00503DA1"/>
    <w:rsid w:val="00503FF8"/>
    <w:rsid w:val="005041F4"/>
    <w:rsid w:val="00504B38"/>
    <w:rsid w:val="005060D7"/>
    <w:rsid w:val="00506903"/>
    <w:rsid w:val="00511D58"/>
    <w:rsid w:val="00512045"/>
    <w:rsid w:val="005120CA"/>
    <w:rsid w:val="00512328"/>
    <w:rsid w:val="0051332E"/>
    <w:rsid w:val="00514345"/>
    <w:rsid w:val="00514386"/>
    <w:rsid w:val="005145CD"/>
    <w:rsid w:val="005146E4"/>
    <w:rsid w:val="00514DCF"/>
    <w:rsid w:val="00515C3A"/>
    <w:rsid w:val="00516844"/>
    <w:rsid w:val="00516D6F"/>
    <w:rsid w:val="00517528"/>
    <w:rsid w:val="005179D5"/>
    <w:rsid w:val="00517F44"/>
    <w:rsid w:val="00520519"/>
    <w:rsid w:val="0052137D"/>
    <w:rsid w:val="00521562"/>
    <w:rsid w:val="00521ED3"/>
    <w:rsid w:val="00523956"/>
    <w:rsid w:val="00523AB3"/>
    <w:rsid w:val="00524F2F"/>
    <w:rsid w:val="0052500C"/>
    <w:rsid w:val="005266A7"/>
    <w:rsid w:val="00526F27"/>
    <w:rsid w:val="00527024"/>
    <w:rsid w:val="00527154"/>
    <w:rsid w:val="0052781E"/>
    <w:rsid w:val="00530E66"/>
    <w:rsid w:val="00532478"/>
    <w:rsid w:val="0053382F"/>
    <w:rsid w:val="005352FC"/>
    <w:rsid w:val="0053589C"/>
    <w:rsid w:val="00535A4A"/>
    <w:rsid w:val="00535A70"/>
    <w:rsid w:val="00535BE6"/>
    <w:rsid w:val="00536339"/>
    <w:rsid w:val="00536455"/>
    <w:rsid w:val="005366D2"/>
    <w:rsid w:val="00537124"/>
    <w:rsid w:val="005376F3"/>
    <w:rsid w:val="00540035"/>
    <w:rsid w:val="00540211"/>
    <w:rsid w:val="00540DB1"/>
    <w:rsid w:val="00540FE9"/>
    <w:rsid w:val="005411F7"/>
    <w:rsid w:val="0054130E"/>
    <w:rsid w:val="00541A09"/>
    <w:rsid w:val="00541D1B"/>
    <w:rsid w:val="00543482"/>
    <w:rsid w:val="005447A3"/>
    <w:rsid w:val="00544931"/>
    <w:rsid w:val="00544FB9"/>
    <w:rsid w:val="00545310"/>
    <w:rsid w:val="005454A3"/>
    <w:rsid w:val="005454D7"/>
    <w:rsid w:val="00545F5C"/>
    <w:rsid w:val="005465AD"/>
    <w:rsid w:val="005470E0"/>
    <w:rsid w:val="00547D64"/>
    <w:rsid w:val="005502F2"/>
    <w:rsid w:val="0055057C"/>
    <w:rsid w:val="00550AF2"/>
    <w:rsid w:val="00550DB9"/>
    <w:rsid w:val="00551858"/>
    <w:rsid w:val="00551937"/>
    <w:rsid w:val="005524F8"/>
    <w:rsid w:val="005527C3"/>
    <w:rsid w:val="00552E68"/>
    <w:rsid w:val="005539FD"/>
    <w:rsid w:val="00554182"/>
    <w:rsid w:val="00554593"/>
    <w:rsid w:val="005550BD"/>
    <w:rsid w:val="00556069"/>
    <w:rsid w:val="00556234"/>
    <w:rsid w:val="005606D7"/>
    <w:rsid w:val="0056071E"/>
    <w:rsid w:val="00560D1C"/>
    <w:rsid w:val="005614F7"/>
    <w:rsid w:val="005617BC"/>
    <w:rsid w:val="00561F62"/>
    <w:rsid w:val="005621A6"/>
    <w:rsid w:val="00562ECC"/>
    <w:rsid w:val="00562EEC"/>
    <w:rsid w:val="0056307E"/>
    <w:rsid w:val="0056408C"/>
    <w:rsid w:val="00565513"/>
    <w:rsid w:val="005664E3"/>
    <w:rsid w:val="0056650B"/>
    <w:rsid w:val="00567C41"/>
    <w:rsid w:val="00570430"/>
    <w:rsid w:val="00571529"/>
    <w:rsid w:val="005718D1"/>
    <w:rsid w:val="00571F32"/>
    <w:rsid w:val="00572B67"/>
    <w:rsid w:val="00573301"/>
    <w:rsid w:val="00573588"/>
    <w:rsid w:val="00573A68"/>
    <w:rsid w:val="00573FFC"/>
    <w:rsid w:val="00574964"/>
    <w:rsid w:val="005756D9"/>
    <w:rsid w:val="00577219"/>
    <w:rsid w:val="005774FA"/>
    <w:rsid w:val="005818D5"/>
    <w:rsid w:val="00581962"/>
    <w:rsid w:val="00581E6D"/>
    <w:rsid w:val="005822C8"/>
    <w:rsid w:val="005837B4"/>
    <w:rsid w:val="00584208"/>
    <w:rsid w:val="00584C9A"/>
    <w:rsid w:val="005854A7"/>
    <w:rsid w:val="00585520"/>
    <w:rsid w:val="0058584D"/>
    <w:rsid w:val="0058759A"/>
    <w:rsid w:val="00591A88"/>
    <w:rsid w:val="00592E4D"/>
    <w:rsid w:val="00593EC4"/>
    <w:rsid w:val="00594598"/>
    <w:rsid w:val="005945DC"/>
    <w:rsid w:val="00594DDC"/>
    <w:rsid w:val="005969D7"/>
    <w:rsid w:val="00596F9D"/>
    <w:rsid w:val="00596FF0"/>
    <w:rsid w:val="00597886"/>
    <w:rsid w:val="00597A77"/>
    <w:rsid w:val="005A0955"/>
    <w:rsid w:val="005A0C0D"/>
    <w:rsid w:val="005A0F58"/>
    <w:rsid w:val="005A125B"/>
    <w:rsid w:val="005A2C23"/>
    <w:rsid w:val="005A37AC"/>
    <w:rsid w:val="005A56C3"/>
    <w:rsid w:val="005A6315"/>
    <w:rsid w:val="005A79E8"/>
    <w:rsid w:val="005B0115"/>
    <w:rsid w:val="005B06B7"/>
    <w:rsid w:val="005B0BF7"/>
    <w:rsid w:val="005B1346"/>
    <w:rsid w:val="005B1460"/>
    <w:rsid w:val="005B36BE"/>
    <w:rsid w:val="005B4EE2"/>
    <w:rsid w:val="005B5D44"/>
    <w:rsid w:val="005B629F"/>
    <w:rsid w:val="005B79DC"/>
    <w:rsid w:val="005B7E70"/>
    <w:rsid w:val="005C048A"/>
    <w:rsid w:val="005C08B5"/>
    <w:rsid w:val="005C0A56"/>
    <w:rsid w:val="005C0DCC"/>
    <w:rsid w:val="005C0F25"/>
    <w:rsid w:val="005C1953"/>
    <w:rsid w:val="005C1A6C"/>
    <w:rsid w:val="005C1DFF"/>
    <w:rsid w:val="005C2428"/>
    <w:rsid w:val="005C3628"/>
    <w:rsid w:val="005C386E"/>
    <w:rsid w:val="005C6F74"/>
    <w:rsid w:val="005C7BE0"/>
    <w:rsid w:val="005C7D4E"/>
    <w:rsid w:val="005D05A7"/>
    <w:rsid w:val="005D1A28"/>
    <w:rsid w:val="005D33DC"/>
    <w:rsid w:val="005D49E1"/>
    <w:rsid w:val="005D4C00"/>
    <w:rsid w:val="005D5783"/>
    <w:rsid w:val="005D6579"/>
    <w:rsid w:val="005D683E"/>
    <w:rsid w:val="005D7013"/>
    <w:rsid w:val="005D7114"/>
    <w:rsid w:val="005E13F2"/>
    <w:rsid w:val="005E146B"/>
    <w:rsid w:val="005E1BB4"/>
    <w:rsid w:val="005E2088"/>
    <w:rsid w:val="005E281A"/>
    <w:rsid w:val="005E2FDB"/>
    <w:rsid w:val="005E3E3A"/>
    <w:rsid w:val="005E42D1"/>
    <w:rsid w:val="005E4850"/>
    <w:rsid w:val="005E4E39"/>
    <w:rsid w:val="005E55BF"/>
    <w:rsid w:val="005E5814"/>
    <w:rsid w:val="005E59E8"/>
    <w:rsid w:val="005E6F6D"/>
    <w:rsid w:val="005E716B"/>
    <w:rsid w:val="005E7CE2"/>
    <w:rsid w:val="005F20F9"/>
    <w:rsid w:val="005F2529"/>
    <w:rsid w:val="005F2EA4"/>
    <w:rsid w:val="005F35C4"/>
    <w:rsid w:val="005F5CD2"/>
    <w:rsid w:val="005F6D93"/>
    <w:rsid w:val="005F728D"/>
    <w:rsid w:val="005F7AC1"/>
    <w:rsid w:val="00601013"/>
    <w:rsid w:val="00601062"/>
    <w:rsid w:val="006028EB"/>
    <w:rsid w:val="00603214"/>
    <w:rsid w:val="0060348E"/>
    <w:rsid w:val="0060452C"/>
    <w:rsid w:val="006065F2"/>
    <w:rsid w:val="0060769D"/>
    <w:rsid w:val="006113FA"/>
    <w:rsid w:val="00611A15"/>
    <w:rsid w:val="00611D91"/>
    <w:rsid w:val="00611EB3"/>
    <w:rsid w:val="006122BF"/>
    <w:rsid w:val="00612D37"/>
    <w:rsid w:val="006133A1"/>
    <w:rsid w:val="00613627"/>
    <w:rsid w:val="0061372E"/>
    <w:rsid w:val="00613895"/>
    <w:rsid w:val="00613CD7"/>
    <w:rsid w:val="006142DE"/>
    <w:rsid w:val="0061444B"/>
    <w:rsid w:val="006150FF"/>
    <w:rsid w:val="00616C94"/>
    <w:rsid w:val="00620C3A"/>
    <w:rsid w:val="00621C3E"/>
    <w:rsid w:val="006222B0"/>
    <w:rsid w:val="00623355"/>
    <w:rsid w:val="0062383A"/>
    <w:rsid w:val="00624F50"/>
    <w:rsid w:val="006253D7"/>
    <w:rsid w:val="0062719A"/>
    <w:rsid w:val="00631237"/>
    <w:rsid w:val="00631531"/>
    <w:rsid w:val="00632F83"/>
    <w:rsid w:val="0063368D"/>
    <w:rsid w:val="0063605F"/>
    <w:rsid w:val="006379F8"/>
    <w:rsid w:val="00640417"/>
    <w:rsid w:val="0064103E"/>
    <w:rsid w:val="00641C85"/>
    <w:rsid w:val="00642A34"/>
    <w:rsid w:val="00642F20"/>
    <w:rsid w:val="00642FC4"/>
    <w:rsid w:val="006430A3"/>
    <w:rsid w:val="006432FE"/>
    <w:rsid w:val="00643BD2"/>
    <w:rsid w:val="00643D9F"/>
    <w:rsid w:val="00643E02"/>
    <w:rsid w:val="00645043"/>
    <w:rsid w:val="006460B6"/>
    <w:rsid w:val="00646B7D"/>
    <w:rsid w:val="00650B50"/>
    <w:rsid w:val="006514ED"/>
    <w:rsid w:val="006516A0"/>
    <w:rsid w:val="00653555"/>
    <w:rsid w:val="006539FE"/>
    <w:rsid w:val="00654BE4"/>
    <w:rsid w:val="00654FB1"/>
    <w:rsid w:val="00655549"/>
    <w:rsid w:val="00655BED"/>
    <w:rsid w:val="0065623A"/>
    <w:rsid w:val="00656474"/>
    <w:rsid w:val="0066000E"/>
    <w:rsid w:val="0066065F"/>
    <w:rsid w:val="00660E10"/>
    <w:rsid w:val="00661477"/>
    <w:rsid w:val="00661861"/>
    <w:rsid w:val="00662460"/>
    <w:rsid w:val="00662A99"/>
    <w:rsid w:val="00663706"/>
    <w:rsid w:val="00665806"/>
    <w:rsid w:val="006661A2"/>
    <w:rsid w:val="00666382"/>
    <w:rsid w:val="006674E1"/>
    <w:rsid w:val="006679A5"/>
    <w:rsid w:val="006715B4"/>
    <w:rsid w:val="00672F55"/>
    <w:rsid w:val="00673536"/>
    <w:rsid w:val="006738C7"/>
    <w:rsid w:val="0067437B"/>
    <w:rsid w:val="00674712"/>
    <w:rsid w:val="0067509A"/>
    <w:rsid w:val="00676B3D"/>
    <w:rsid w:val="00677902"/>
    <w:rsid w:val="00680FA5"/>
    <w:rsid w:val="00681332"/>
    <w:rsid w:val="006815F8"/>
    <w:rsid w:val="00681778"/>
    <w:rsid w:val="0068193F"/>
    <w:rsid w:val="00681E37"/>
    <w:rsid w:val="00682C0A"/>
    <w:rsid w:val="006833F8"/>
    <w:rsid w:val="00684937"/>
    <w:rsid w:val="00684A54"/>
    <w:rsid w:val="00685288"/>
    <w:rsid w:val="006856B0"/>
    <w:rsid w:val="00685CC5"/>
    <w:rsid w:val="00685F30"/>
    <w:rsid w:val="006871A0"/>
    <w:rsid w:val="0069162B"/>
    <w:rsid w:val="00691AF5"/>
    <w:rsid w:val="00693798"/>
    <w:rsid w:val="0069399C"/>
    <w:rsid w:val="0069494F"/>
    <w:rsid w:val="00694D1E"/>
    <w:rsid w:val="006958C6"/>
    <w:rsid w:val="00695BAF"/>
    <w:rsid w:val="006A0638"/>
    <w:rsid w:val="006A06F7"/>
    <w:rsid w:val="006A0FDA"/>
    <w:rsid w:val="006A2412"/>
    <w:rsid w:val="006A2A68"/>
    <w:rsid w:val="006A47DF"/>
    <w:rsid w:val="006A5872"/>
    <w:rsid w:val="006A65CD"/>
    <w:rsid w:val="006A71CF"/>
    <w:rsid w:val="006A7307"/>
    <w:rsid w:val="006A7337"/>
    <w:rsid w:val="006A763B"/>
    <w:rsid w:val="006A7954"/>
    <w:rsid w:val="006B0208"/>
    <w:rsid w:val="006B0261"/>
    <w:rsid w:val="006B27EA"/>
    <w:rsid w:val="006B334A"/>
    <w:rsid w:val="006B3376"/>
    <w:rsid w:val="006B3FDB"/>
    <w:rsid w:val="006B4468"/>
    <w:rsid w:val="006B4DF3"/>
    <w:rsid w:val="006B4FB4"/>
    <w:rsid w:val="006B55F4"/>
    <w:rsid w:val="006B5920"/>
    <w:rsid w:val="006B6548"/>
    <w:rsid w:val="006B6FAE"/>
    <w:rsid w:val="006B7097"/>
    <w:rsid w:val="006B75C3"/>
    <w:rsid w:val="006B79E9"/>
    <w:rsid w:val="006B7BD3"/>
    <w:rsid w:val="006C0194"/>
    <w:rsid w:val="006C0216"/>
    <w:rsid w:val="006C0954"/>
    <w:rsid w:val="006C19CB"/>
    <w:rsid w:val="006C1E46"/>
    <w:rsid w:val="006C1FD1"/>
    <w:rsid w:val="006C31C0"/>
    <w:rsid w:val="006C35ED"/>
    <w:rsid w:val="006C3B5A"/>
    <w:rsid w:val="006C40B5"/>
    <w:rsid w:val="006C56EA"/>
    <w:rsid w:val="006C597D"/>
    <w:rsid w:val="006C7778"/>
    <w:rsid w:val="006D0215"/>
    <w:rsid w:val="006D033A"/>
    <w:rsid w:val="006D15CF"/>
    <w:rsid w:val="006D169F"/>
    <w:rsid w:val="006D1A09"/>
    <w:rsid w:val="006D2213"/>
    <w:rsid w:val="006D26BC"/>
    <w:rsid w:val="006D33E7"/>
    <w:rsid w:val="006D3A6A"/>
    <w:rsid w:val="006D4482"/>
    <w:rsid w:val="006D44BD"/>
    <w:rsid w:val="006D5690"/>
    <w:rsid w:val="006D5D7D"/>
    <w:rsid w:val="006E0D07"/>
    <w:rsid w:val="006E13D0"/>
    <w:rsid w:val="006E1763"/>
    <w:rsid w:val="006E25EB"/>
    <w:rsid w:val="006E2903"/>
    <w:rsid w:val="006E311C"/>
    <w:rsid w:val="006E6BD9"/>
    <w:rsid w:val="006E6CE7"/>
    <w:rsid w:val="006E6DA0"/>
    <w:rsid w:val="006F010C"/>
    <w:rsid w:val="006F0D58"/>
    <w:rsid w:val="006F158E"/>
    <w:rsid w:val="006F279B"/>
    <w:rsid w:val="006F4017"/>
    <w:rsid w:val="006F46E6"/>
    <w:rsid w:val="006F477A"/>
    <w:rsid w:val="006F583F"/>
    <w:rsid w:val="006F5F49"/>
    <w:rsid w:val="006F6053"/>
    <w:rsid w:val="006F683D"/>
    <w:rsid w:val="006F7080"/>
    <w:rsid w:val="006F73DC"/>
    <w:rsid w:val="00700620"/>
    <w:rsid w:val="00700923"/>
    <w:rsid w:val="00701C12"/>
    <w:rsid w:val="00702A96"/>
    <w:rsid w:val="00703793"/>
    <w:rsid w:val="0070435F"/>
    <w:rsid w:val="007047DD"/>
    <w:rsid w:val="00705963"/>
    <w:rsid w:val="007059D0"/>
    <w:rsid w:val="00706076"/>
    <w:rsid w:val="0070690C"/>
    <w:rsid w:val="00706D33"/>
    <w:rsid w:val="00706D51"/>
    <w:rsid w:val="00707ADD"/>
    <w:rsid w:val="00707E76"/>
    <w:rsid w:val="00711DAE"/>
    <w:rsid w:val="00712512"/>
    <w:rsid w:val="007128C3"/>
    <w:rsid w:val="007129AF"/>
    <w:rsid w:val="00713AB1"/>
    <w:rsid w:val="00713BF1"/>
    <w:rsid w:val="0071451F"/>
    <w:rsid w:val="00714ADA"/>
    <w:rsid w:val="007163BB"/>
    <w:rsid w:val="00716AC2"/>
    <w:rsid w:val="00716DF4"/>
    <w:rsid w:val="007170E8"/>
    <w:rsid w:val="00717186"/>
    <w:rsid w:val="00717584"/>
    <w:rsid w:val="0071789D"/>
    <w:rsid w:val="00717FAD"/>
    <w:rsid w:val="0072007B"/>
    <w:rsid w:val="007212D0"/>
    <w:rsid w:val="00721CAC"/>
    <w:rsid w:val="00722022"/>
    <w:rsid w:val="00722742"/>
    <w:rsid w:val="00723609"/>
    <w:rsid w:val="0072383B"/>
    <w:rsid w:val="00723AAF"/>
    <w:rsid w:val="0072477F"/>
    <w:rsid w:val="00725DB6"/>
    <w:rsid w:val="00725EDC"/>
    <w:rsid w:val="0072603C"/>
    <w:rsid w:val="007272C5"/>
    <w:rsid w:val="00727859"/>
    <w:rsid w:val="00727B83"/>
    <w:rsid w:val="00730288"/>
    <w:rsid w:val="007311C6"/>
    <w:rsid w:val="007312AB"/>
    <w:rsid w:val="0073187F"/>
    <w:rsid w:val="00732862"/>
    <w:rsid w:val="00733BA6"/>
    <w:rsid w:val="00734071"/>
    <w:rsid w:val="0073433D"/>
    <w:rsid w:val="0073599B"/>
    <w:rsid w:val="007366E5"/>
    <w:rsid w:val="00736A80"/>
    <w:rsid w:val="00737683"/>
    <w:rsid w:val="007405F2"/>
    <w:rsid w:val="00740D85"/>
    <w:rsid w:val="007412C9"/>
    <w:rsid w:val="0074193A"/>
    <w:rsid w:val="00741C9C"/>
    <w:rsid w:val="00741D6F"/>
    <w:rsid w:val="00741FE5"/>
    <w:rsid w:val="00742BFE"/>
    <w:rsid w:val="007439B9"/>
    <w:rsid w:val="007440FC"/>
    <w:rsid w:val="00744DE8"/>
    <w:rsid w:val="007462D3"/>
    <w:rsid w:val="00746E39"/>
    <w:rsid w:val="0074701D"/>
    <w:rsid w:val="00747DEA"/>
    <w:rsid w:val="007503D1"/>
    <w:rsid w:val="00751339"/>
    <w:rsid w:val="00751F46"/>
    <w:rsid w:val="00753717"/>
    <w:rsid w:val="00753A06"/>
    <w:rsid w:val="00753DD5"/>
    <w:rsid w:val="00754F68"/>
    <w:rsid w:val="00755583"/>
    <w:rsid w:val="0075638A"/>
    <w:rsid w:val="00756DCC"/>
    <w:rsid w:val="0075786C"/>
    <w:rsid w:val="007579EC"/>
    <w:rsid w:val="00757C80"/>
    <w:rsid w:val="007613E6"/>
    <w:rsid w:val="00761420"/>
    <w:rsid w:val="007615CE"/>
    <w:rsid w:val="00762662"/>
    <w:rsid w:val="00762B95"/>
    <w:rsid w:val="00762C21"/>
    <w:rsid w:val="00765A0F"/>
    <w:rsid w:val="00765BF6"/>
    <w:rsid w:val="00766BDE"/>
    <w:rsid w:val="00766DAE"/>
    <w:rsid w:val="00766E6E"/>
    <w:rsid w:val="007678E7"/>
    <w:rsid w:val="0077012D"/>
    <w:rsid w:val="00770F52"/>
    <w:rsid w:val="00771A99"/>
    <w:rsid w:val="00772DBA"/>
    <w:rsid w:val="00775359"/>
    <w:rsid w:val="00775F5C"/>
    <w:rsid w:val="00777077"/>
    <w:rsid w:val="007770F9"/>
    <w:rsid w:val="007776EB"/>
    <w:rsid w:val="007777C7"/>
    <w:rsid w:val="00777BD9"/>
    <w:rsid w:val="00781101"/>
    <w:rsid w:val="0078296F"/>
    <w:rsid w:val="007832D6"/>
    <w:rsid w:val="00783A5E"/>
    <w:rsid w:val="00783BDB"/>
    <w:rsid w:val="007852FE"/>
    <w:rsid w:val="00791348"/>
    <w:rsid w:val="007918CB"/>
    <w:rsid w:val="0079214C"/>
    <w:rsid w:val="007930CA"/>
    <w:rsid w:val="007936AA"/>
    <w:rsid w:val="007938A1"/>
    <w:rsid w:val="007939EF"/>
    <w:rsid w:val="0079417E"/>
    <w:rsid w:val="007949E7"/>
    <w:rsid w:val="00794A50"/>
    <w:rsid w:val="007958FC"/>
    <w:rsid w:val="00795917"/>
    <w:rsid w:val="00797325"/>
    <w:rsid w:val="00797759"/>
    <w:rsid w:val="0079779E"/>
    <w:rsid w:val="00797A4E"/>
    <w:rsid w:val="00797BD2"/>
    <w:rsid w:val="007A08C1"/>
    <w:rsid w:val="007A1A12"/>
    <w:rsid w:val="007A22E8"/>
    <w:rsid w:val="007A58B6"/>
    <w:rsid w:val="007A63CE"/>
    <w:rsid w:val="007A668D"/>
    <w:rsid w:val="007A6D76"/>
    <w:rsid w:val="007A75A9"/>
    <w:rsid w:val="007A78B9"/>
    <w:rsid w:val="007B1741"/>
    <w:rsid w:val="007B26A3"/>
    <w:rsid w:val="007B2B95"/>
    <w:rsid w:val="007B2E9A"/>
    <w:rsid w:val="007B3E59"/>
    <w:rsid w:val="007B6727"/>
    <w:rsid w:val="007B7D8C"/>
    <w:rsid w:val="007C03B3"/>
    <w:rsid w:val="007C0B57"/>
    <w:rsid w:val="007C1139"/>
    <w:rsid w:val="007C2107"/>
    <w:rsid w:val="007C2B74"/>
    <w:rsid w:val="007C318F"/>
    <w:rsid w:val="007C3867"/>
    <w:rsid w:val="007C5683"/>
    <w:rsid w:val="007C644C"/>
    <w:rsid w:val="007C658E"/>
    <w:rsid w:val="007C70B2"/>
    <w:rsid w:val="007C7EC9"/>
    <w:rsid w:val="007D1626"/>
    <w:rsid w:val="007D3CB1"/>
    <w:rsid w:val="007D4307"/>
    <w:rsid w:val="007D4DAE"/>
    <w:rsid w:val="007D5983"/>
    <w:rsid w:val="007D699E"/>
    <w:rsid w:val="007D6C45"/>
    <w:rsid w:val="007D78E1"/>
    <w:rsid w:val="007E0FD5"/>
    <w:rsid w:val="007E13B9"/>
    <w:rsid w:val="007E16FF"/>
    <w:rsid w:val="007E1AFA"/>
    <w:rsid w:val="007E1B8C"/>
    <w:rsid w:val="007E23F0"/>
    <w:rsid w:val="007E2581"/>
    <w:rsid w:val="007E31C2"/>
    <w:rsid w:val="007E405E"/>
    <w:rsid w:val="007E4AC5"/>
    <w:rsid w:val="007E560B"/>
    <w:rsid w:val="007E56F5"/>
    <w:rsid w:val="007E5B46"/>
    <w:rsid w:val="007E5BAA"/>
    <w:rsid w:val="007E5DBE"/>
    <w:rsid w:val="007E6429"/>
    <w:rsid w:val="007E6440"/>
    <w:rsid w:val="007E774A"/>
    <w:rsid w:val="007F0330"/>
    <w:rsid w:val="007F0AE2"/>
    <w:rsid w:val="007F13E7"/>
    <w:rsid w:val="007F1924"/>
    <w:rsid w:val="007F2C31"/>
    <w:rsid w:val="007F651D"/>
    <w:rsid w:val="007F66E1"/>
    <w:rsid w:val="007F6972"/>
    <w:rsid w:val="007F785E"/>
    <w:rsid w:val="007F78A1"/>
    <w:rsid w:val="008006A1"/>
    <w:rsid w:val="00800E42"/>
    <w:rsid w:val="0080164A"/>
    <w:rsid w:val="00801C57"/>
    <w:rsid w:val="008028A6"/>
    <w:rsid w:val="0080291F"/>
    <w:rsid w:val="00804E96"/>
    <w:rsid w:val="0080521C"/>
    <w:rsid w:val="00805447"/>
    <w:rsid w:val="00806D4B"/>
    <w:rsid w:val="00807006"/>
    <w:rsid w:val="00807B33"/>
    <w:rsid w:val="0081043C"/>
    <w:rsid w:val="008108E7"/>
    <w:rsid w:val="00810C5D"/>
    <w:rsid w:val="00811E04"/>
    <w:rsid w:val="008129F9"/>
    <w:rsid w:val="00813597"/>
    <w:rsid w:val="0081383D"/>
    <w:rsid w:val="00813AA9"/>
    <w:rsid w:val="008142DF"/>
    <w:rsid w:val="008143EF"/>
    <w:rsid w:val="008169DC"/>
    <w:rsid w:val="00816B1C"/>
    <w:rsid w:val="0081747E"/>
    <w:rsid w:val="00820002"/>
    <w:rsid w:val="00820F18"/>
    <w:rsid w:val="00820F5B"/>
    <w:rsid w:val="00821F61"/>
    <w:rsid w:val="00821FCC"/>
    <w:rsid w:val="00822023"/>
    <w:rsid w:val="0082259C"/>
    <w:rsid w:val="008233DE"/>
    <w:rsid w:val="00824317"/>
    <w:rsid w:val="0082593C"/>
    <w:rsid w:val="00825DEC"/>
    <w:rsid w:val="00825E6A"/>
    <w:rsid w:val="0082607E"/>
    <w:rsid w:val="00826B3C"/>
    <w:rsid w:val="00827F26"/>
    <w:rsid w:val="0083051C"/>
    <w:rsid w:val="00830AB7"/>
    <w:rsid w:val="0083109B"/>
    <w:rsid w:val="00831D94"/>
    <w:rsid w:val="008327F0"/>
    <w:rsid w:val="00833261"/>
    <w:rsid w:val="008340ED"/>
    <w:rsid w:val="0083468C"/>
    <w:rsid w:val="00835244"/>
    <w:rsid w:val="0083587A"/>
    <w:rsid w:val="00836758"/>
    <w:rsid w:val="00836862"/>
    <w:rsid w:val="00836F66"/>
    <w:rsid w:val="008372C6"/>
    <w:rsid w:val="00837378"/>
    <w:rsid w:val="00837DDE"/>
    <w:rsid w:val="008403DA"/>
    <w:rsid w:val="00840761"/>
    <w:rsid w:val="00840939"/>
    <w:rsid w:val="008412C5"/>
    <w:rsid w:val="00842F6F"/>
    <w:rsid w:val="00843986"/>
    <w:rsid w:val="008453A7"/>
    <w:rsid w:val="0084560B"/>
    <w:rsid w:val="00845790"/>
    <w:rsid w:val="00846E9D"/>
    <w:rsid w:val="00847214"/>
    <w:rsid w:val="008474B8"/>
    <w:rsid w:val="0085033C"/>
    <w:rsid w:val="00850DF1"/>
    <w:rsid w:val="00850E8B"/>
    <w:rsid w:val="00851104"/>
    <w:rsid w:val="00851FF1"/>
    <w:rsid w:val="00852F9C"/>
    <w:rsid w:val="0085303F"/>
    <w:rsid w:val="00853A4A"/>
    <w:rsid w:val="00853EB8"/>
    <w:rsid w:val="00855A81"/>
    <w:rsid w:val="00856167"/>
    <w:rsid w:val="0085693D"/>
    <w:rsid w:val="00856A59"/>
    <w:rsid w:val="00856B83"/>
    <w:rsid w:val="0085742A"/>
    <w:rsid w:val="00860055"/>
    <w:rsid w:val="00860F7D"/>
    <w:rsid w:val="008613FB"/>
    <w:rsid w:val="008629D1"/>
    <w:rsid w:val="00863F67"/>
    <w:rsid w:val="00864663"/>
    <w:rsid w:val="008657B9"/>
    <w:rsid w:val="00865B66"/>
    <w:rsid w:val="00865D0D"/>
    <w:rsid w:val="0086604D"/>
    <w:rsid w:val="00866058"/>
    <w:rsid w:val="00866E0B"/>
    <w:rsid w:val="0086748A"/>
    <w:rsid w:val="00870C08"/>
    <w:rsid w:val="00871BF7"/>
    <w:rsid w:val="00871D8F"/>
    <w:rsid w:val="008724F5"/>
    <w:rsid w:val="00872C1B"/>
    <w:rsid w:val="00872DDF"/>
    <w:rsid w:val="0087333A"/>
    <w:rsid w:val="008735A9"/>
    <w:rsid w:val="00873BFA"/>
    <w:rsid w:val="00874CBE"/>
    <w:rsid w:val="0087556A"/>
    <w:rsid w:val="00876DDA"/>
    <w:rsid w:val="00882670"/>
    <w:rsid w:val="00883928"/>
    <w:rsid w:val="0088473F"/>
    <w:rsid w:val="00885548"/>
    <w:rsid w:val="00886DAB"/>
    <w:rsid w:val="008875BA"/>
    <w:rsid w:val="00890022"/>
    <w:rsid w:val="008900BF"/>
    <w:rsid w:val="008900C0"/>
    <w:rsid w:val="0089090A"/>
    <w:rsid w:val="008915BE"/>
    <w:rsid w:val="008918D6"/>
    <w:rsid w:val="008919CE"/>
    <w:rsid w:val="008920D9"/>
    <w:rsid w:val="008922B8"/>
    <w:rsid w:val="00892D6E"/>
    <w:rsid w:val="00892F9F"/>
    <w:rsid w:val="00893089"/>
    <w:rsid w:val="00893610"/>
    <w:rsid w:val="00893746"/>
    <w:rsid w:val="00893AD5"/>
    <w:rsid w:val="00893F61"/>
    <w:rsid w:val="00894150"/>
    <w:rsid w:val="0089463A"/>
    <w:rsid w:val="00894BDB"/>
    <w:rsid w:val="008950BE"/>
    <w:rsid w:val="0089562F"/>
    <w:rsid w:val="00896857"/>
    <w:rsid w:val="00896D1F"/>
    <w:rsid w:val="00897260"/>
    <w:rsid w:val="00897272"/>
    <w:rsid w:val="008974FF"/>
    <w:rsid w:val="008A0AF9"/>
    <w:rsid w:val="008A0F59"/>
    <w:rsid w:val="008A1C7E"/>
    <w:rsid w:val="008A22CD"/>
    <w:rsid w:val="008A2EEE"/>
    <w:rsid w:val="008A41C0"/>
    <w:rsid w:val="008A4771"/>
    <w:rsid w:val="008A4B6C"/>
    <w:rsid w:val="008A6E04"/>
    <w:rsid w:val="008B09C1"/>
    <w:rsid w:val="008B1FD0"/>
    <w:rsid w:val="008B2718"/>
    <w:rsid w:val="008B3E8A"/>
    <w:rsid w:val="008B4C4C"/>
    <w:rsid w:val="008B4C66"/>
    <w:rsid w:val="008B4D3B"/>
    <w:rsid w:val="008B5A3A"/>
    <w:rsid w:val="008B65F6"/>
    <w:rsid w:val="008B71EC"/>
    <w:rsid w:val="008B7480"/>
    <w:rsid w:val="008B776E"/>
    <w:rsid w:val="008C034F"/>
    <w:rsid w:val="008C073C"/>
    <w:rsid w:val="008C1699"/>
    <w:rsid w:val="008C19EB"/>
    <w:rsid w:val="008C1AD8"/>
    <w:rsid w:val="008C2EF5"/>
    <w:rsid w:val="008C396B"/>
    <w:rsid w:val="008C466A"/>
    <w:rsid w:val="008C608B"/>
    <w:rsid w:val="008C654B"/>
    <w:rsid w:val="008C6B90"/>
    <w:rsid w:val="008C6F77"/>
    <w:rsid w:val="008C6FD5"/>
    <w:rsid w:val="008C7A13"/>
    <w:rsid w:val="008C7F5E"/>
    <w:rsid w:val="008D0041"/>
    <w:rsid w:val="008D16AB"/>
    <w:rsid w:val="008D16FC"/>
    <w:rsid w:val="008D27E4"/>
    <w:rsid w:val="008D2CD0"/>
    <w:rsid w:val="008D314F"/>
    <w:rsid w:val="008D37C5"/>
    <w:rsid w:val="008D3D5C"/>
    <w:rsid w:val="008D5771"/>
    <w:rsid w:val="008D5BD3"/>
    <w:rsid w:val="008D6284"/>
    <w:rsid w:val="008D6323"/>
    <w:rsid w:val="008E0732"/>
    <w:rsid w:val="008E09F1"/>
    <w:rsid w:val="008E0D7E"/>
    <w:rsid w:val="008E16FC"/>
    <w:rsid w:val="008E184E"/>
    <w:rsid w:val="008E1BCA"/>
    <w:rsid w:val="008E2119"/>
    <w:rsid w:val="008E263F"/>
    <w:rsid w:val="008E3178"/>
    <w:rsid w:val="008E33D7"/>
    <w:rsid w:val="008E3889"/>
    <w:rsid w:val="008E4CDD"/>
    <w:rsid w:val="008E4EE9"/>
    <w:rsid w:val="008E57FA"/>
    <w:rsid w:val="008E78C8"/>
    <w:rsid w:val="008E7B45"/>
    <w:rsid w:val="008F00FC"/>
    <w:rsid w:val="008F0CA5"/>
    <w:rsid w:val="008F1834"/>
    <w:rsid w:val="008F199D"/>
    <w:rsid w:val="008F1B08"/>
    <w:rsid w:val="008F1DED"/>
    <w:rsid w:val="008F3129"/>
    <w:rsid w:val="008F4A73"/>
    <w:rsid w:val="008F5EDE"/>
    <w:rsid w:val="008F6E10"/>
    <w:rsid w:val="008F722E"/>
    <w:rsid w:val="008F7E8B"/>
    <w:rsid w:val="009006F8"/>
    <w:rsid w:val="00900BA1"/>
    <w:rsid w:val="00900D4C"/>
    <w:rsid w:val="00900D8B"/>
    <w:rsid w:val="00900E79"/>
    <w:rsid w:val="00900F8E"/>
    <w:rsid w:val="00901473"/>
    <w:rsid w:val="009016E7"/>
    <w:rsid w:val="00901AAD"/>
    <w:rsid w:val="00901B24"/>
    <w:rsid w:val="009023E9"/>
    <w:rsid w:val="00902583"/>
    <w:rsid w:val="00902C09"/>
    <w:rsid w:val="00902F50"/>
    <w:rsid w:val="00904619"/>
    <w:rsid w:val="00905678"/>
    <w:rsid w:val="009057CF"/>
    <w:rsid w:val="00905C71"/>
    <w:rsid w:val="00905D2D"/>
    <w:rsid w:val="009067E1"/>
    <w:rsid w:val="00906FB9"/>
    <w:rsid w:val="00907615"/>
    <w:rsid w:val="00910D3B"/>
    <w:rsid w:val="00911199"/>
    <w:rsid w:val="00913294"/>
    <w:rsid w:val="00915A18"/>
    <w:rsid w:val="00915EAD"/>
    <w:rsid w:val="0091702A"/>
    <w:rsid w:val="0091713A"/>
    <w:rsid w:val="009177FD"/>
    <w:rsid w:val="009201F4"/>
    <w:rsid w:val="009208C7"/>
    <w:rsid w:val="00921016"/>
    <w:rsid w:val="00922636"/>
    <w:rsid w:val="00922D6F"/>
    <w:rsid w:val="009233A2"/>
    <w:rsid w:val="009237E2"/>
    <w:rsid w:val="00923E69"/>
    <w:rsid w:val="00925521"/>
    <w:rsid w:val="00925B0C"/>
    <w:rsid w:val="00927C04"/>
    <w:rsid w:val="009301B3"/>
    <w:rsid w:val="00931025"/>
    <w:rsid w:val="0093190A"/>
    <w:rsid w:val="009325FD"/>
    <w:rsid w:val="0093298E"/>
    <w:rsid w:val="00932DA7"/>
    <w:rsid w:val="00934AA4"/>
    <w:rsid w:val="00937269"/>
    <w:rsid w:val="00942347"/>
    <w:rsid w:val="00942440"/>
    <w:rsid w:val="009425A2"/>
    <w:rsid w:val="009443CC"/>
    <w:rsid w:val="0094455A"/>
    <w:rsid w:val="009445CB"/>
    <w:rsid w:val="00945535"/>
    <w:rsid w:val="00946C63"/>
    <w:rsid w:val="00947B2E"/>
    <w:rsid w:val="00950750"/>
    <w:rsid w:val="00950EC5"/>
    <w:rsid w:val="0095133F"/>
    <w:rsid w:val="009523FB"/>
    <w:rsid w:val="009531F1"/>
    <w:rsid w:val="009549CE"/>
    <w:rsid w:val="00954DD2"/>
    <w:rsid w:val="00954E21"/>
    <w:rsid w:val="00954E3C"/>
    <w:rsid w:val="00955E31"/>
    <w:rsid w:val="009566A5"/>
    <w:rsid w:val="0095711C"/>
    <w:rsid w:val="00960A50"/>
    <w:rsid w:val="00961583"/>
    <w:rsid w:val="009620C4"/>
    <w:rsid w:val="00962E6D"/>
    <w:rsid w:val="00964AB8"/>
    <w:rsid w:val="00965244"/>
    <w:rsid w:val="00965D50"/>
    <w:rsid w:val="00965F2F"/>
    <w:rsid w:val="00966024"/>
    <w:rsid w:val="00966B16"/>
    <w:rsid w:val="0096717D"/>
    <w:rsid w:val="00967FC4"/>
    <w:rsid w:val="0097015B"/>
    <w:rsid w:val="009708C2"/>
    <w:rsid w:val="00972012"/>
    <w:rsid w:val="00973968"/>
    <w:rsid w:val="00973BED"/>
    <w:rsid w:val="00974765"/>
    <w:rsid w:val="00974F03"/>
    <w:rsid w:val="0097525C"/>
    <w:rsid w:val="0097528E"/>
    <w:rsid w:val="00976E21"/>
    <w:rsid w:val="00977006"/>
    <w:rsid w:val="00977EEF"/>
    <w:rsid w:val="00980D6D"/>
    <w:rsid w:val="0098199D"/>
    <w:rsid w:val="00982534"/>
    <w:rsid w:val="00982DD9"/>
    <w:rsid w:val="00982FA9"/>
    <w:rsid w:val="00982FF3"/>
    <w:rsid w:val="009831B1"/>
    <w:rsid w:val="0098373F"/>
    <w:rsid w:val="00983CD8"/>
    <w:rsid w:val="0098442A"/>
    <w:rsid w:val="00984A71"/>
    <w:rsid w:val="009856D5"/>
    <w:rsid w:val="00985975"/>
    <w:rsid w:val="00986160"/>
    <w:rsid w:val="00986A83"/>
    <w:rsid w:val="009903FB"/>
    <w:rsid w:val="00990656"/>
    <w:rsid w:val="009917DD"/>
    <w:rsid w:val="00991AE4"/>
    <w:rsid w:val="00992569"/>
    <w:rsid w:val="009936BA"/>
    <w:rsid w:val="0099417C"/>
    <w:rsid w:val="00994347"/>
    <w:rsid w:val="00994614"/>
    <w:rsid w:val="00995012"/>
    <w:rsid w:val="00995868"/>
    <w:rsid w:val="00995E51"/>
    <w:rsid w:val="00995E8D"/>
    <w:rsid w:val="009A0D03"/>
    <w:rsid w:val="009A0F7B"/>
    <w:rsid w:val="009A154D"/>
    <w:rsid w:val="009A2303"/>
    <w:rsid w:val="009A26B3"/>
    <w:rsid w:val="009A279A"/>
    <w:rsid w:val="009A2826"/>
    <w:rsid w:val="009A2CAD"/>
    <w:rsid w:val="009A2D43"/>
    <w:rsid w:val="009A2F63"/>
    <w:rsid w:val="009A339A"/>
    <w:rsid w:val="009A358D"/>
    <w:rsid w:val="009A3B28"/>
    <w:rsid w:val="009A41AC"/>
    <w:rsid w:val="009A45DB"/>
    <w:rsid w:val="009A4E72"/>
    <w:rsid w:val="009A4E80"/>
    <w:rsid w:val="009A5467"/>
    <w:rsid w:val="009A70CD"/>
    <w:rsid w:val="009A7B3C"/>
    <w:rsid w:val="009A7BDC"/>
    <w:rsid w:val="009A7FC0"/>
    <w:rsid w:val="009B031A"/>
    <w:rsid w:val="009B0F10"/>
    <w:rsid w:val="009B17B5"/>
    <w:rsid w:val="009B1AC4"/>
    <w:rsid w:val="009B1B65"/>
    <w:rsid w:val="009B217A"/>
    <w:rsid w:val="009B3453"/>
    <w:rsid w:val="009B34AE"/>
    <w:rsid w:val="009B39E9"/>
    <w:rsid w:val="009B3D13"/>
    <w:rsid w:val="009B3D93"/>
    <w:rsid w:val="009B3E40"/>
    <w:rsid w:val="009B43AB"/>
    <w:rsid w:val="009B4DF8"/>
    <w:rsid w:val="009B5012"/>
    <w:rsid w:val="009B5F34"/>
    <w:rsid w:val="009B6064"/>
    <w:rsid w:val="009B614B"/>
    <w:rsid w:val="009B6D99"/>
    <w:rsid w:val="009B771A"/>
    <w:rsid w:val="009B793B"/>
    <w:rsid w:val="009B7C20"/>
    <w:rsid w:val="009C0224"/>
    <w:rsid w:val="009C04D2"/>
    <w:rsid w:val="009C0C4D"/>
    <w:rsid w:val="009C1412"/>
    <w:rsid w:val="009C16C9"/>
    <w:rsid w:val="009C17DB"/>
    <w:rsid w:val="009C27AD"/>
    <w:rsid w:val="009C29E4"/>
    <w:rsid w:val="009C3203"/>
    <w:rsid w:val="009C3DC6"/>
    <w:rsid w:val="009C4DDC"/>
    <w:rsid w:val="009C5F25"/>
    <w:rsid w:val="009C680A"/>
    <w:rsid w:val="009C6928"/>
    <w:rsid w:val="009D03DB"/>
    <w:rsid w:val="009D07F0"/>
    <w:rsid w:val="009D0BCB"/>
    <w:rsid w:val="009D24C0"/>
    <w:rsid w:val="009D2C09"/>
    <w:rsid w:val="009D2D88"/>
    <w:rsid w:val="009D36B0"/>
    <w:rsid w:val="009D4A34"/>
    <w:rsid w:val="009D5025"/>
    <w:rsid w:val="009D5676"/>
    <w:rsid w:val="009D5F8E"/>
    <w:rsid w:val="009D620F"/>
    <w:rsid w:val="009D696F"/>
    <w:rsid w:val="009D6CAC"/>
    <w:rsid w:val="009D7794"/>
    <w:rsid w:val="009D7CAE"/>
    <w:rsid w:val="009E0B7F"/>
    <w:rsid w:val="009E1470"/>
    <w:rsid w:val="009E323B"/>
    <w:rsid w:val="009E4AF9"/>
    <w:rsid w:val="009E4BC5"/>
    <w:rsid w:val="009E582C"/>
    <w:rsid w:val="009E670B"/>
    <w:rsid w:val="009E67FE"/>
    <w:rsid w:val="009F0C38"/>
    <w:rsid w:val="009F1E63"/>
    <w:rsid w:val="009F23F8"/>
    <w:rsid w:val="009F3499"/>
    <w:rsid w:val="009F3990"/>
    <w:rsid w:val="009F412E"/>
    <w:rsid w:val="009F4C4E"/>
    <w:rsid w:val="009F5097"/>
    <w:rsid w:val="009F5A93"/>
    <w:rsid w:val="009F5BD7"/>
    <w:rsid w:val="009F5F44"/>
    <w:rsid w:val="00A00E5B"/>
    <w:rsid w:val="00A01922"/>
    <w:rsid w:val="00A01E82"/>
    <w:rsid w:val="00A02901"/>
    <w:rsid w:val="00A04363"/>
    <w:rsid w:val="00A04894"/>
    <w:rsid w:val="00A04B1D"/>
    <w:rsid w:val="00A07B83"/>
    <w:rsid w:val="00A10019"/>
    <w:rsid w:val="00A104C3"/>
    <w:rsid w:val="00A1065E"/>
    <w:rsid w:val="00A114EC"/>
    <w:rsid w:val="00A119A7"/>
    <w:rsid w:val="00A122B7"/>
    <w:rsid w:val="00A12B69"/>
    <w:rsid w:val="00A12E12"/>
    <w:rsid w:val="00A13207"/>
    <w:rsid w:val="00A14E2D"/>
    <w:rsid w:val="00A167D4"/>
    <w:rsid w:val="00A170B9"/>
    <w:rsid w:val="00A201C8"/>
    <w:rsid w:val="00A20EF1"/>
    <w:rsid w:val="00A239A1"/>
    <w:rsid w:val="00A24304"/>
    <w:rsid w:val="00A24530"/>
    <w:rsid w:val="00A24653"/>
    <w:rsid w:val="00A2496F"/>
    <w:rsid w:val="00A24BFD"/>
    <w:rsid w:val="00A2530D"/>
    <w:rsid w:val="00A256AD"/>
    <w:rsid w:val="00A265BF"/>
    <w:rsid w:val="00A26B99"/>
    <w:rsid w:val="00A26C8B"/>
    <w:rsid w:val="00A309C1"/>
    <w:rsid w:val="00A318D2"/>
    <w:rsid w:val="00A321D5"/>
    <w:rsid w:val="00A33384"/>
    <w:rsid w:val="00A3339A"/>
    <w:rsid w:val="00A33E21"/>
    <w:rsid w:val="00A34471"/>
    <w:rsid w:val="00A34AB5"/>
    <w:rsid w:val="00A34B40"/>
    <w:rsid w:val="00A34FF8"/>
    <w:rsid w:val="00A36DDC"/>
    <w:rsid w:val="00A36E27"/>
    <w:rsid w:val="00A36E48"/>
    <w:rsid w:val="00A37430"/>
    <w:rsid w:val="00A3783D"/>
    <w:rsid w:val="00A379A7"/>
    <w:rsid w:val="00A37E8B"/>
    <w:rsid w:val="00A40182"/>
    <w:rsid w:val="00A40B62"/>
    <w:rsid w:val="00A40E88"/>
    <w:rsid w:val="00A41054"/>
    <w:rsid w:val="00A419EC"/>
    <w:rsid w:val="00A41A52"/>
    <w:rsid w:val="00A42733"/>
    <w:rsid w:val="00A4381E"/>
    <w:rsid w:val="00A44039"/>
    <w:rsid w:val="00A44A47"/>
    <w:rsid w:val="00A44B6B"/>
    <w:rsid w:val="00A44BB3"/>
    <w:rsid w:val="00A44FE0"/>
    <w:rsid w:val="00A4575A"/>
    <w:rsid w:val="00A46078"/>
    <w:rsid w:val="00A4608E"/>
    <w:rsid w:val="00A46378"/>
    <w:rsid w:val="00A463D2"/>
    <w:rsid w:val="00A47163"/>
    <w:rsid w:val="00A47F45"/>
    <w:rsid w:val="00A502E2"/>
    <w:rsid w:val="00A50695"/>
    <w:rsid w:val="00A50F1C"/>
    <w:rsid w:val="00A529D4"/>
    <w:rsid w:val="00A53A4A"/>
    <w:rsid w:val="00A55447"/>
    <w:rsid w:val="00A55458"/>
    <w:rsid w:val="00A5556F"/>
    <w:rsid w:val="00A557CD"/>
    <w:rsid w:val="00A57E32"/>
    <w:rsid w:val="00A60158"/>
    <w:rsid w:val="00A6058C"/>
    <w:rsid w:val="00A605F8"/>
    <w:rsid w:val="00A608C2"/>
    <w:rsid w:val="00A613B4"/>
    <w:rsid w:val="00A6212E"/>
    <w:rsid w:val="00A62CAE"/>
    <w:rsid w:val="00A62E9B"/>
    <w:rsid w:val="00A6453A"/>
    <w:rsid w:val="00A64D78"/>
    <w:rsid w:val="00A65E09"/>
    <w:rsid w:val="00A66000"/>
    <w:rsid w:val="00A678E8"/>
    <w:rsid w:val="00A70424"/>
    <w:rsid w:val="00A70967"/>
    <w:rsid w:val="00A70FB9"/>
    <w:rsid w:val="00A710A7"/>
    <w:rsid w:val="00A71911"/>
    <w:rsid w:val="00A71DA5"/>
    <w:rsid w:val="00A72977"/>
    <w:rsid w:val="00A73F24"/>
    <w:rsid w:val="00A802B7"/>
    <w:rsid w:val="00A81D57"/>
    <w:rsid w:val="00A821DB"/>
    <w:rsid w:val="00A83ED6"/>
    <w:rsid w:val="00A841B9"/>
    <w:rsid w:val="00A85823"/>
    <w:rsid w:val="00A85C3B"/>
    <w:rsid w:val="00A86616"/>
    <w:rsid w:val="00A876DB"/>
    <w:rsid w:val="00A879A8"/>
    <w:rsid w:val="00A90660"/>
    <w:rsid w:val="00A92079"/>
    <w:rsid w:val="00A93AFD"/>
    <w:rsid w:val="00A95729"/>
    <w:rsid w:val="00A958F3"/>
    <w:rsid w:val="00A95FF8"/>
    <w:rsid w:val="00A97287"/>
    <w:rsid w:val="00A97301"/>
    <w:rsid w:val="00AA052F"/>
    <w:rsid w:val="00AA0A64"/>
    <w:rsid w:val="00AA0CF3"/>
    <w:rsid w:val="00AA169A"/>
    <w:rsid w:val="00AA2963"/>
    <w:rsid w:val="00AA354D"/>
    <w:rsid w:val="00AA3EC8"/>
    <w:rsid w:val="00AA55D6"/>
    <w:rsid w:val="00AA5DF0"/>
    <w:rsid w:val="00AA64FB"/>
    <w:rsid w:val="00AA6F57"/>
    <w:rsid w:val="00AA71A8"/>
    <w:rsid w:val="00AA72EF"/>
    <w:rsid w:val="00AB1177"/>
    <w:rsid w:val="00AB5759"/>
    <w:rsid w:val="00AB58C3"/>
    <w:rsid w:val="00AB68EA"/>
    <w:rsid w:val="00AB6DD6"/>
    <w:rsid w:val="00AB7806"/>
    <w:rsid w:val="00AB7DCB"/>
    <w:rsid w:val="00AC06CA"/>
    <w:rsid w:val="00AC16DE"/>
    <w:rsid w:val="00AC1704"/>
    <w:rsid w:val="00AC2A16"/>
    <w:rsid w:val="00AC4311"/>
    <w:rsid w:val="00AC4626"/>
    <w:rsid w:val="00AC46F2"/>
    <w:rsid w:val="00AC51CE"/>
    <w:rsid w:val="00AC5EA4"/>
    <w:rsid w:val="00AC711F"/>
    <w:rsid w:val="00AC7696"/>
    <w:rsid w:val="00AC7F7F"/>
    <w:rsid w:val="00AD0020"/>
    <w:rsid w:val="00AD061B"/>
    <w:rsid w:val="00AD286B"/>
    <w:rsid w:val="00AD4303"/>
    <w:rsid w:val="00AD51E5"/>
    <w:rsid w:val="00AD53F0"/>
    <w:rsid w:val="00AD582B"/>
    <w:rsid w:val="00AD594E"/>
    <w:rsid w:val="00AD5B8C"/>
    <w:rsid w:val="00AD5F7E"/>
    <w:rsid w:val="00AD74D4"/>
    <w:rsid w:val="00AE0178"/>
    <w:rsid w:val="00AE0756"/>
    <w:rsid w:val="00AE0B5D"/>
    <w:rsid w:val="00AE0E2E"/>
    <w:rsid w:val="00AE151C"/>
    <w:rsid w:val="00AE4B3D"/>
    <w:rsid w:val="00AE63E4"/>
    <w:rsid w:val="00AE6701"/>
    <w:rsid w:val="00AE6D44"/>
    <w:rsid w:val="00AE6E22"/>
    <w:rsid w:val="00AF06A3"/>
    <w:rsid w:val="00AF08CB"/>
    <w:rsid w:val="00AF08EB"/>
    <w:rsid w:val="00AF2807"/>
    <w:rsid w:val="00AF33E6"/>
    <w:rsid w:val="00AF3A57"/>
    <w:rsid w:val="00AF3AF5"/>
    <w:rsid w:val="00AF53EA"/>
    <w:rsid w:val="00AF7624"/>
    <w:rsid w:val="00B00C5A"/>
    <w:rsid w:val="00B00E5F"/>
    <w:rsid w:val="00B01972"/>
    <w:rsid w:val="00B02BA0"/>
    <w:rsid w:val="00B02C26"/>
    <w:rsid w:val="00B03BFF"/>
    <w:rsid w:val="00B041FC"/>
    <w:rsid w:val="00B05112"/>
    <w:rsid w:val="00B06284"/>
    <w:rsid w:val="00B06C45"/>
    <w:rsid w:val="00B0786D"/>
    <w:rsid w:val="00B0794F"/>
    <w:rsid w:val="00B10BD3"/>
    <w:rsid w:val="00B113AF"/>
    <w:rsid w:val="00B11E6C"/>
    <w:rsid w:val="00B1492A"/>
    <w:rsid w:val="00B14969"/>
    <w:rsid w:val="00B157E2"/>
    <w:rsid w:val="00B15BAF"/>
    <w:rsid w:val="00B167F0"/>
    <w:rsid w:val="00B16EAD"/>
    <w:rsid w:val="00B17B4D"/>
    <w:rsid w:val="00B17C44"/>
    <w:rsid w:val="00B21247"/>
    <w:rsid w:val="00B21763"/>
    <w:rsid w:val="00B220BF"/>
    <w:rsid w:val="00B23BDB"/>
    <w:rsid w:val="00B2483D"/>
    <w:rsid w:val="00B25CD3"/>
    <w:rsid w:val="00B25F4F"/>
    <w:rsid w:val="00B26044"/>
    <w:rsid w:val="00B26860"/>
    <w:rsid w:val="00B26CF0"/>
    <w:rsid w:val="00B30239"/>
    <w:rsid w:val="00B30C2C"/>
    <w:rsid w:val="00B323DE"/>
    <w:rsid w:val="00B32DFE"/>
    <w:rsid w:val="00B331A0"/>
    <w:rsid w:val="00B33CFA"/>
    <w:rsid w:val="00B34ACA"/>
    <w:rsid w:val="00B36CCE"/>
    <w:rsid w:val="00B3738A"/>
    <w:rsid w:val="00B3761F"/>
    <w:rsid w:val="00B40654"/>
    <w:rsid w:val="00B40E0C"/>
    <w:rsid w:val="00B41B52"/>
    <w:rsid w:val="00B42C34"/>
    <w:rsid w:val="00B43387"/>
    <w:rsid w:val="00B433CB"/>
    <w:rsid w:val="00B43892"/>
    <w:rsid w:val="00B43F20"/>
    <w:rsid w:val="00B43F42"/>
    <w:rsid w:val="00B4418B"/>
    <w:rsid w:val="00B444A7"/>
    <w:rsid w:val="00B45994"/>
    <w:rsid w:val="00B45B2F"/>
    <w:rsid w:val="00B45CF5"/>
    <w:rsid w:val="00B46157"/>
    <w:rsid w:val="00B46C16"/>
    <w:rsid w:val="00B473A6"/>
    <w:rsid w:val="00B47823"/>
    <w:rsid w:val="00B503C4"/>
    <w:rsid w:val="00B50408"/>
    <w:rsid w:val="00B50DB2"/>
    <w:rsid w:val="00B5100B"/>
    <w:rsid w:val="00B515A9"/>
    <w:rsid w:val="00B51C0D"/>
    <w:rsid w:val="00B53BF1"/>
    <w:rsid w:val="00B53E00"/>
    <w:rsid w:val="00B5458F"/>
    <w:rsid w:val="00B54986"/>
    <w:rsid w:val="00B551DD"/>
    <w:rsid w:val="00B55A2F"/>
    <w:rsid w:val="00B56241"/>
    <w:rsid w:val="00B56437"/>
    <w:rsid w:val="00B56954"/>
    <w:rsid w:val="00B56990"/>
    <w:rsid w:val="00B607F4"/>
    <w:rsid w:val="00B60DC2"/>
    <w:rsid w:val="00B61EFA"/>
    <w:rsid w:val="00B6241C"/>
    <w:rsid w:val="00B62FCE"/>
    <w:rsid w:val="00B63122"/>
    <w:rsid w:val="00B6379F"/>
    <w:rsid w:val="00B63E2D"/>
    <w:rsid w:val="00B6435C"/>
    <w:rsid w:val="00B64540"/>
    <w:rsid w:val="00B649C5"/>
    <w:rsid w:val="00B6551C"/>
    <w:rsid w:val="00B65977"/>
    <w:rsid w:val="00B65DBE"/>
    <w:rsid w:val="00B66855"/>
    <w:rsid w:val="00B66CCD"/>
    <w:rsid w:val="00B67178"/>
    <w:rsid w:val="00B709A6"/>
    <w:rsid w:val="00B71737"/>
    <w:rsid w:val="00B71DFE"/>
    <w:rsid w:val="00B73D46"/>
    <w:rsid w:val="00B74BC7"/>
    <w:rsid w:val="00B75637"/>
    <w:rsid w:val="00B75AB1"/>
    <w:rsid w:val="00B75B9B"/>
    <w:rsid w:val="00B75CC0"/>
    <w:rsid w:val="00B75D6C"/>
    <w:rsid w:val="00B7668E"/>
    <w:rsid w:val="00B774A4"/>
    <w:rsid w:val="00B779F4"/>
    <w:rsid w:val="00B77EB1"/>
    <w:rsid w:val="00B80153"/>
    <w:rsid w:val="00B802CE"/>
    <w:rsid w:val="00B80D6B"/>
    <w:rsid w:val="00B830FB"/>
    <w:rsid w:val="00B8420A"/>
    <w:rsid w:val="00B84466"/>
    <w:rsid w:val="00B849B6"/>
    <w:rsid w:val="00B86EB2"/>
    <w:rsid w:val="00B876E9"/>
    <w:rsid w:val="00B87978"/>
    <w:rsid w:val="00B907AC"/>
    <w:rsid w:val="00B90FF4"/>
    <w:rsid w:val="00B91139"/>
    <w:rsid w:val="00B9126B"/>
    <w:rsid w:val="00B91AD9"/>
    <w:rsid w:val="00B92288"/>
    <w:rsid w:val="00B9256D"/>
    <w:rsid w:val="00B93304"/>
    <w:rsid w:val="00B94565"/>
    <w:rsid w:val="00B94C1C"/>
    <w:rsid w:val="00B95319"/>
    <w:rsid w:val="00B96384"/>
    <w:rsid w:val="00B96A9E"/>
    <w:rsid w:val="00B97139"/>
    <w:rsid w:val="00B9737E"/>
    <w:rsid w:val="00B979ED"/>
    <w:rsid w:val="00BA0027"/>
    <w:rsid w:val="00BA09C0"/>
    <w:rsid w:val="00BA3870"/>
    <w:rsid w:val="00BA448D"/>
    <w:rsid w:val="00BA4BFA"/>
    <w:rsid w:val="00BA5103"/>
    <w:rsid w:val="00BA56C3"/>
    <w:rsid w:val="00BA5887"/>
    <w:rsid w:val="00BA5C28"/>
    <w:rsid w:val="00BA6B5B"/>
    <w:rsid w:val="00BA7770"/>
    <w:rsid w:val="00BA795E"/>
    <w:rsid w:val="00BA7B67"/>
    <w:rsid w:val="00BB01B7"/>
    <w:rsid w:val="00BB0DB0"/>
    <w:rsid w:val="00BB12D5"/>
    <w:rsid w:val="00BB1662"/>
    <w:rsid w:val="00BB1D03"/>
    <w:rsid w:val="00BB296C"/>
    <w:rsid w:val="00BB2BD8"/>
    <w:rsid w:val="00BB4903"/>
    <w:rsid w:val="00BB61B0"/>
    <w:rsid w:val="00BB61CB"/>
    <w:rsid w:val="00BB7459"/>
    <w:rsid w:val="00BC030F"/>
    <w:rsid w:val="00BC039E"/>
    <w:rsid w:val="00BC1621"/>
    <w:rsid w:val="00BC1963"/>
    <w:rsid w:val="00BC1D0B"/>
    <w:rsid w:val="00BC201A"/>
    <w:rsid w:val="00BC2298"/>
    <w:rsid w:val="00BC25BE"/>
    <w:rsid w:val="00BC327F"/>
    <w:rsid w:val="00BC3438"/>
    <w:rsid w:val="00BC440A"/>
    <w:rsid w:val="00BC48C4"/>
    <w:rsid w:val="00BC4A3F"/>
    <w:rsid w:val="00BC6124"/>
    <w:rsid w:val="00BC6EF2"/>
    <w:rsid w:val="00BC7334"/>
    <w:rsid w:val="00BC74B8"/>
    <w:rsid w:val="00BC765F"/>
    <w:rsid w:val="00BC78A1"/>
    <w:rsid w:val="00BD0207"/>
    <w:rsid w:val="00BD0D91"/>
    <w:rsid w:val="00BD105F"/>
    <w:rsid w:val="00BD13AC"/>
    <w:rsid w:val="00BD16A8"/>
    <w:rsid w:val="00BD2C2C"/>
    <w:rsid w:val="00BD5678"/>
    <w:rsid w:val="00BD5BAF"/>
    <w:rsid w:val="00BD66B0"/>
    <w:rsid w:val="00BE0112"/>
    <w:rsid w:val="00BE09FB"/>
    <w:rsid w:val="00BE0FFC"/>
    <w:rsid w:val="00BE1368"/>
    <w:rsid w:val="00BE1E9D"/>
    <w:rsid w:val="00BE244F"/>
    <w:rsid w:val="00BE2638"/>
    <w:rsid w:val="00BE2920"/>
    <w:rsid w:val="00BE2E06"/>
    <w:rsid w:val="00BE3177"/>
    <w:rsid w:val="00BE4445"/>
    <w:rsid w:val="00BE4C1B"/>
    <w:rsid w:val="00BE5FAF"/>
    <w:rsid w:val="00BE6300"/>
    <w:rsid w:val="00BF0810"/>
    <w:rsid w:val="00BF0AEE"/>
    <w:rsid w:val="00BF0D6B"/>
    <w:rsid w:val="00BF1134"/>
    <w:rsid w:val="00BF1794"/>
    <w:rsid w:val="00BF31F0"/>
    <w:rsid w:val="00BF3D6B"/>
    <w:rsid w:val="00BF4A14"/>
    <w:rsid w:val="00BF4B53"/>
    <w:rsid w:val="00BF4BC6"/>
    <w:rsid w:val="00BF4D34"/>
    <w:rsid w:val="00BF579E"/>
    <w:rsid w:val="00BF5ECD"/>
    <w:rsid w:val="00BF66E4"/>
    <w:rsid w:val="00BF689A"/>
    <w:rsid w:val="00BF700B"/>
    <w:rsid w:val="00BF7555"/>
    <w:rsid w:val="00BF78AD"/>
    <w:rsid w:val="00C00320"/>
    <w:rsid w:val="00C00D02"/>
    <w:rsid w:val="00C0139E"/>
    <w:rsid w:val="00C01756"/>
    <w:rsid w:val="00C01808"/>
    <w:rsid w:val="00C01E50"/>
    <w:rsid w:val="00C01E7B"/>
    <w:rsid w:val="00C02662"/>
    <w:rsid w:val="00C02C74"/>
    <w:rsid w:val="00C03BCE"/>
    <w:rsid w:val="00C03D5A"/>
    <w:rsid w:val="00C043AE"/>
    <w:rsid w:val="00C04C3D"/>
    <w:rsid w:val="00C05EA0"/>
    <w:rsid w:val="00C06865"/>
    <w:rsid w:val="00C06D40"/>
    <w:rsid w:val="00C06FA6"/>
    <w:rsid w:val="00C07853"/>
    <w:rsid w:val="00C07BAF"/>
    <w:rsid w:val="00C111E3"/>
    <w:rsid w:val="00C1170D"/>
    <w:rsid w:val="00C12BE6"/>
    <w:rsid w:val="00C132A9"/>
    <w:rsid w:val="00C13FCE"/>
    <w:rsid w:val="00C140E5"/>
    <w:rsid w:val="00C1542E"/>
    <w:rsid w:val="00C156FC"/>
    <w:rsid w:val="00C16C5E"/>
    <w:rsid w:val="00C17DE2"/>
    <w:rsid w:val="00C17E39"/>
    <w:rsid w:val="00C2053F"/>
    <w:rsid w:val="00C2078F"/>
    <w:rsid w:val="00C21104"/>
    <w:rsid w:val="00C21369"/>
    <w:rsid w:val="00C21772"/>
    <w:rsid w:val="00C2251E"/>
    <w:rsid w:val="00C233C8"/>
    <w:rsid w:val="00C235A1"/>
    <w:rsid w:val="00C23CFB"/>
    <w:rsid w:val="00C25201"/>
    <w:rsid w:val="00C261A7"/>
    <w:rsid w:val="00C261E2"/>
    <w:rsid w:val="00C267F1"/>
    <w:rsid w:val="00C268B6"/>
    <w:rsid w:val="00C275BD"/>
    <w:rsid w:val="00C3032E"/>
    <w:rsid w:val="00C31672"/>
    <w:rsid w:val="00C316CA"/>
    <w:rsid w:val="00C31EA5"/>
    <w:rsid w:val="00C329CD"/>
    <w:rsid w:val="00C335D1"/>
    <w:rsid w:val="00C33653"/>
    <w:rsid w:val="00C344D5"/>
    <w:rsid w:val="00C34B76"/>
    <w:rsid w:val="00C35A95"/>
    <w:rsid w:val="00C3623E"/>
    <w:rsid w:val="00C36A0C"/>
    <w:rsid w:val="00C377C6"/>
    <w:rsid w:val="00C408BD"/>
    <w:rsid w:val="00C411B7"/>
    <w:rsid w:val="00C419D6"/>
    <w:rsid w:val="00C41D1E"/>
    <w:rsid w:val="00C42CCC"/>
    <w:rsid w:val="00C4461F"/>
    <w:rsid w:val="00C44776"/>
    <w:rsid w:val="00C44D8A"/>
    <w:rsid w:val="00C453EC"/>
    <w:rsid w:val="00C4567F"/>
    <w:rsid w:val="00C45739"/>
    <w:rsid w:val="00C45FE6"/>
    <w:rsid w:val="00C4787B"/>
    <w:rsid w:val="00C50365"/>
    <w:rsid w:val="00C5077E"/>
    <w:rsid w:val="00C53358"/>
    <w:rsid w:val="00C53837"/>
    <w:rsid w:val="00C54A29"/>
    <w:rsid w:val="00C55409"/>
    <w:rsid w:val="00C561E7"/>
    <w:rsid w:val="00C57C55"/>
    <w:rsid w:val="00C60239"/>
    <w:rsid w:val="00C60256"/>
    <w:rsid w:val="00C60A1F"/>
    <w:rsid w:val="00C613C6"/>
    <w:rsid w:val="00C61CF3"/>
    <w:rsid w:val="00C624D5"/>
    <w:rsid w:val="00C627D8"/>
    <w:rsid w:val="00C62A58"/>
    <w:rsid w:val="00C62E47"/>
    <w:rsid w:val="00C631C6"/>
    <w:rsid w:val="00C633F5"/>
    <w:rsid w:val="00C63F85"/>
    <w:rsid w:val="00C63FE2"/>
    <w:rsid w:val="00C64206"/>
    <w:rsid w:val="00C645DE"/>
    <w:rsid w:val="00C66E7A"/>
    <w:rsid w:val="00C6746D"/>
    <w:rsid w:val="00C675CD"/>
    <w:rsid w:val="00C67734"/>
    <w:rsid w:val="00C67D62"/>
    <w:rsid w:val="00C712CB"/>
    <w:rsid w:val="00C71656"/>
    <w:rsid w:val="00C71C65"/>
    <w:rsid w:val="00C725CC"/>
    <w:rsid w:val="00C738C2"/>
    <w:rsid w:val="00C74E7E"/>
    <w:rsid w:val="00C74F5F"/>
    <w:rsid w:val="00C758F0"/>
    <w:rsid w:val="00C75CCE"/>
    <w:rsid w:val="00C75F2E"/>
    <w:rsid w:val="00C770C7"/>
    <w:rsid w:val="00C770CA"/>
    <w:rsid w:val="00C808DB"/>
    <w:rsid w:val="00C8146A"/>
    <w:rsid w:val="00C82082"/>
    <w:rsid w:val="00C826ED"/>
    <w:rsid w:val="00C8283E"/>
    <w:rsid w:val="00C82C0C"/>
    <w:rsid w:val="00C831EA"/>
    <w:rsid w:val="00C8471E"/>
    <w:rsid w:val="00C854E1"/>
    <w:rsid w:val="00C85CC6"/>
    <w:rsid w:val="00C85E84"/>
    <w:rsid w:val="00C85FF9"/>
    <w:rsid w:val="00C86001"/>
    <w:rsid w:val="00C86190"/>
    <w:rsid w:val="00C864F0"/>
    <w:rsid w:val="00C86723"/>
    <w:rsid w:val="00C867AE"/>
    <w:rsid w:val="00C867BD"/>
    <w:rsid w:val="00C87331"/>
    <w:rsid w:val="00C90707"/>
    <w:rsid w:val="00C93137"/>
    <w:rsid w:val="00C93D08"/>
    <w:rsid w:val="00C93E14"/>
    <w:rsid w:val="00C93E85"/>
    <w:rsid w:val="00C94DD1"/>
    <w:rsid w:val="00C94F1D"/>
    <w:rsid w:val="00C951C3"/>
    <w:rsid w:val="00C95B38"/>
    <w:rsid w:val="00C9600A"/>
    <w:rsid w:val="00C96020"/>
    <w:rsid w:val="00C96C15"/>
    <w:rsid w:val="00CA05D0"/>
    <w:rsid w:val="00CA0689"/>
    <w:rsid w:val="00CA1ABC"/>
    <w:rsid w:val="00CA21D1"/>
    <w:rsid w:val="00CA3212"/>
    <w:rsid w:val="00CA32C4"/>
    <w:rsid w:val="00CA3F44"/>
    <w:rsid w:val="00CA3F53"/>
    <w:rsid w:val="00CA5531"/>
    <w:rsid w:val="00CA743D"/>
    <w:rsid w:val="00CA747D"/>
    <w:rsid w:val="00CA74EB"/>
    <w:rsid w:val="00CA768E"/>
    <w:rsid w:val="00CB0573"/>
    <w:rsid w:val="00CB06C5"/>
    <w:rsid w:val="00CB2050"/>
    <w:rsid w:val="00CB2C26"/>
    <w:rsid w:val="00CB2C30"/>
    <w:rsid w:val="00CB35F6"/>
    <w:rsid w:val="00CB389E"/>
    <w:rsid w:val="00CB4565"/>
    <w:rsid w:val="00CB4710"/>
    <w:rsid w:val="00CB5377"/>
    <w:rsid w:val="00CB7F0C"/>
    <w:rsid w:val="00CC0BA5"/>
    <w:rsid w:val="00CC2F98"/>
    <w:rsid w:val="00CC594E"/>
    <w:rsid w:val="00CC6573"/>
    <w:rsid w:val="00CC6B52"/>
    <w:rsid w:val="00CC70CF"/>
    <w:rsid w:val="00CC71A3"/>
    <w:rsid w:val="00CD0CB4"/>
    <w:rsid w:val="00CD0E1D"/>
    <w:rsid w:val="00CD2153"/>
    <w:rsid w:val="00CD2E18"/>
    <w:rsid w:val="00CD394F"/>
    <w:rsid w:val="00CD41E6"/>
    <w:rsid w:val="00CD4841"/>
    <w:rsid w:val="00CD4DB9"/>
    <w:rsid w:val="00CD6052"/>
    <w:rsid w:val="00CD6799"/>
    <w:rsid w:val="00CD7C07"/>
    <w:rsid w:val="00CE00A2"/>
    <w:rsid w:val="00CE0B3D"/>
    <w:rsid w:val="00CE14AB"/>
    <w:rsid w:val="00CE1EBE"/>
    <w:rsid w:val="00CE24C6"/>
    <w:rsid w:val="00CE3F7D"/>
    <w:rsid w:val="00CE4B1C"/>
    <w:rsid w:val="00CE4ED9"/>
    <w:rsid w:val="00CE4FBB"/>
    <w:rsid w:val="00CE4FC5"/>
    <w:rsid w:val="00CF01F9"/>
    <w:rsid w:val="00CF034F"/>
    <w:rsid w:val="00CF087D"/>
    <w:rsid w:val="00CF09AA"/>
    <w:rsid w:val="00CF0BE7"/>
    <w:rsid w:val="00CF0D8B"/>
    <w:rsid w:val="00CF3611"/>
    <w:rsid w:val="00CF4351"/>
    <w:rsid w:val="00CF590C"/>
    <w:rsid w:val="00CF62FC"/>
    <w:rsid w:val="00CF7C0A"/>
    <w:rsid w:val="00CF7F4A"/>
    <w:rsid w:val="00D00DDA"/>
    <w:rsid w:val="00D0141F"/>
    <w:rsid w:val="00D01CBA"/>
    <w:rsid w:val="00D02772"/>
    <w:rsid w:val="00D027E9"/>
    <w:rsid w:val="00D0485C"/>
    <w:rsid w:val="00D04D2B"/>
    <w:rsid w:val="00D04E96"/>
    <w:rsid w:val="00D052CD"/>
    <w:rsid w:val="00D054E5"/>
    <w:rsid w:val="00D06F3C"/>
    <w:rsid w:val="00D0753E"/>
    <w:rsid w:val="00D101FD"/>
    <w:rsid w:val="00D108D3"/>
    <w:rsid w:val="00D10EA3"/>
    <w:rsid w:val="00D117F2"/>
    <w:rsid w:val="00D12975"/>
    <w:rsid w:val="00D13084"/>
    <w:rsid w:val="00D130D5"/>
    <w:rsid w:val="00D13812"/>
    <w:rsid w:val="00D139B3"/>
    <w:rsid w:val="00D13D39"/>
    <w:rsid w:val="00D148A9"/>
    <w:rsid w:val="00D1501B"/>
    <w:rsid w:val="00D15563"/>
    <w:rsid w:val="00D167D8"/>
    <w:rsid w:val="00D16A88"/>
    <w:rsid w:val="00D16BE2"/>
    <w:rsid w:val="00D16DC6"/>
    <w:rsid w:val="00D17BD0"/>
    <w:rsid w:val="00D20096"/>
    <w:rsid w:val="00D217B5"/>
    <w:rsid w:val="00D21C4B"/>
    <w:rsid w:val="00D22240"/>
    <w:rsid w:val="00D22307"/>
    <w:rsid w:val="00D22FCE"/>
    <w:rsid w:val="00D244FB"/>
    <w:rsid w:val="00D246AE"/>
    <w:rsid w:val="00D246AF"/>
    <w:rsid w:val="00D24782"/>
    <w:rsid w:val="00D24AD2"/>
    <w:rsid w:val="00D258A4"/>
    <w:rsid w:val="00D26EE2"/>
    <w:rsid w:val="00D27DB6"/>
    <w:rsid w:val="00D30580"/>
    <w:rsid w:val="00D31AC0"/>
    <w:rsid w:val="00D32896"/>
    <w:rsid w:val="00D32D14"/>
    <w:rsid w:val="00D33218"/>
    <w:rsid w:val="00D33466"/>
    <w:rsid w:val="00D34128"/>
    <w:rsid w:val="00D344DA"/>
    <w:rsid w:val="00D34810"/>
    <w:rsid w:val="00D35550"/>
    <w:rsid w:val="00D3609C"/>
    <w:rsid w:val="00D364D9"/>
    <w:rsid w:val="00D410D5"/>
    <w:rsid w:val="00D41873"/>
    <w:rsid w:val="00D42A61"/>
    <w:rsid w:val="00D42F33"/>
    <w:rsid w:val="00D42FB9"/>
    <w:rsid w:val="00D449F5"/>
    <w:rsid w:val="00D468AB"/>
    <w:rsid w:val="00D47375"/>
    <w:rsid w:val="00D4738A"/>
    <w:rsid w:val="00D47511"/>
    <w:rsid w:val="00D47AEE"/>
    <w:rsid w:val="00D47B44"/>
    <w:rsid w:val="00D47DB2"/>
    <w:rsid w:val="00D5054D"/>
    <w:rsid w:val="00D50C76"/>
    <w:rsid w:val="00D51CDE"/>
    <w:rsid w:val="00D5200F"/>
    <w:rsid w:val="00D530A9"/>
    <w:rsid w:val="00D530FD"/>
    <w:rsid w:val="00D53780"/>
    <w:rsid w:val="00D53FC5"/>
    <w:rsid w:val="00D5488F"/>
    <w:rsid w:val="00D5503C"/>
    <w:rsid w:val="00D55180"/>
    <w:rsid w:val="00D553E1"/>
    <w:rsid w:val="00D5566D"/>
    <w:rsid w:val="00D57EBE"/>
    <w:rsid w:val="00D57FCC"/>
    <w:rsid w:val="00D60A7E"/>
    <w:rsid w:val="00D60CA5"/>
    <w:rsid w:val="00D61EEE"/>
    <w:rsid w:val="00D61FCE"/>
    <w:rsid w:val="00D6277C"/>
    <w:rsid w:val="00D639B3"/>
    <w:rsid w:val="00D641CF"/>
    <w:rsid w:val="00D6657C"/>
    <w:rsid w:val="00D66E21"/>
    <w:rsid w:val="00D70F76"/>
    <w:rsid w:val="00D71CF5"/>
    <w:rsid w:val="00D7279C"/>
    <w:rsid w:val="00D730F0"/>
    <w:rsid w:val="00D73D49"/>
    <w:rsid w:val="00D740C4"/>
    <w:rsid w:val="00D75B44"/>
    <w:rsid w:val="00D75FC1"/>
    <w:rsid w:val="00D776FB"/>
    <w:rsid w:val="00D80785"/>
    <w:rsid w:val="00D814D4"/>
    <w:rsid w:val="00D829AF"/>
    <w:rsid w:val="00D83C4C"/>
    <w:rsid w:val="00D8626B"/>
    <w:rsid w:val="00D86A6C"/>
    <w:rsid w:val="00D87A41"/>
    <w:rsid w:val="00D91755"/>
    <w:rsid w:val="00D92FD6"/>
    <w:rsid w:val="00D9366E"/>
    <w:rsid w:val="00D948D6"/>
    <w:rsid w:val="00D94B07"/>
    <w:rsid w:val="00D94DF2"/>
    <w:rsid w:val="00D9526D"/>
    <w:rsid w:val="00D95DC2"/>
    <w:rsid w:val="00D968D1"/>
    <w:rsid w:val="00D9767C"/>
    <w:rsid w:val="00D977C7"/>
    <w:rsid w:val="00DA01D8"/>
    <w:rsid w:val="00DA0496"/>
    <w:rsid w:val="00DA1E44"/>
    <w:rsid w:val="00DA22B8"/>
    <w:rsid w:val="00DA362C"/>
    <w:rsid w:val="00DA41D6"/>
    <w:rsid w:val="00DA59B7"/>
    <w:rsid w:val="00DA5BFD"/>
    <w:rsid w:val="00DA606F"/>
    <w:rsid w:val="00DB0232"/>
    <w:rsid w:val="00DB0673"/>
    <w:rsid w:val="00DB07B8"/>
    <w:rsid w:val="00DB41F8"/>
    <w:rsid w:val="00DB43B1"/>
    <w:rsid w:val="00DB498F"/>
    <w:rsid w:val="00DB557C"/>
    <w:rsid w:val="00DB5B23"/>
    <w:rsid w:val="00DB613F"/>
    <w:rsid w:val="00DB6829"/>
    <w:rsid w:val="00DB6C24"/>
    <w:rsid w:val="00DB6DE0"/>
    <w:rsid w:val="00DC028A"/>
    <w:rsid w:val="00DC03D2"/>
    <w:rsid w:val="00DC0F52"/>
    <w:rsid w:val="00DC2B52"/>
    <w:rsid w:val="00DC34CE"/>
    <w:rsid w:val="00DC3F5B"/>
    <w:rsid w:val="00DC40F1"/>
    <w:rsid w:val="00DC45DD"/>
    <w:rsid w:val="00DC5B53"/>
    <w:rsid w:val="00DC6003"/>
    <w:rsid w:val="00DC6080"/>
    <w:rsid w:val="00DC6DB0"/>
    <w:rsid w:val="00DC79DA"/>
    <w:rsid w:val="00DD1249"/>
    <w:rsid w:val="00DD29F1"/>
    <w:rsid w:val="00DD2F8A"/>
    <w:rsid w:val="00DD3676"/>
    <w:rsid w:val="00DD375E"/>
    <w:rsid w:val="00DD39BE"/>
    <w:rsid w:val="00DD3C0B"/>
    <w:rsid w:val="00DD4089"/>
    <w:rsid w:val="00DD489C"/>
    <w:rsid w:val="00DD5CC6"/>
    <w:rsid w:val="00DE059D"/>
    <w:rsid w:val="00DE061A"/>
    <w:rsid w:val="00DE0BAF"/>
    <w:rsid w:val="00DE0E8C"/>
    <w:rsid w:val="00DE26B7"/>
    <w:rsid w:val="00DE29B3"/>
    <w:rsid w:val="00DE345F"/>
    <w:rsid w:val="00DE470C"/>
    <w:rsid w:val="00DE5835"/>
    <w:rsid w:val="00DE58F2"/>
    <w:rsid w:val="00DE59D5"/>
    <w:rsid w:val="00DE5AFF"/>
    <w:rsid w:val="00DE6B56"/>
    <w:rsid w:val="00DE6DAC"/>
    <w:rsid w:val="00DE769F"/>
    <w:rsid w:val="00DF2740"/>
    <w:rsid w:val="00DF2E71"/>
    <w:rsid w:val="00DF3100"/>
    <w:rsid w:val="00DF38C0"/>
    <w:rsid w:val="00DF3B05"/>
    <w:rsid w:val="00DF3DCF"/>
    <w:rsid w:val="00DF4D8B"/>
    <w:rsid w:val="00DF511D"/>
    <w:rsid w:val="00DF55A4"/>
    <w:rsid w:val="00DF5BAA"/>
    <w:rsid w:val="00DF695E"/>
    <w:rsid w:val="00DF7F5B"/>
    <w:rsid w:val="00E01DF7"/>
    <w:rsid w:val="00E02D00"/>
    <w:rsid w:val="00E04A3F"/>
    <w:rsid w:val="00E04A61"/>
    <w:rsid w:val="00E05CEF"/>
    <w:rsid w:val="00E0632A"/>
    <w:rsid w:val="00E06A71"/>
    <w:rsid w:val="00E06A7A"/>
    <w:rsid w:val="00E06B2F"/>
    <w:rsid w:val="00E10814"/>
    <w:rsid w:val="00E1103A"/>
    <w:rsid w:val="00E1197D"/>
    <w:rsid w:val="00E11B33"/>
    <w:rsid w:val="00E11BA5"/>
    <w:rsid w:val="00E133F6"/>
    <w:rsid w:val="00E13622"/>
    <w:rsid w:val="00E13ACB"/>
    <w:rsid w:val="00E146D5"/>
    <w:rsid w:val="00E15340"/>
    <w:rsid w:val="00E15C33"/>
    <w:rsid w:val="00E160C5"/>
    <w:rsid w:val="00E164BD"/>
    <w:rsid w:val="00E16CC5"/>
    <w:rsid w:val="00E16EAF"/>
    <w:rsid w:val="00E1753E"/>
    <w:rsid w:val="00E2079E"/>
    <w:rsid w:val="00E21353"/>
    <w:rsid w:val="00E21CEF"/>
    <w:rsid w:val="00E2260B"/>
    <w:rsid w:val="00E228CC"/>
    <w:rsid w:val="00E2455C"/>
    <w:rsid w:val="00E24972"/>
    <w:rsid w:val="00E25D92"/>
    <w:rsid w:val="00E25FB9"/>
    <w:rsid w:val="00E26445"/>
    <w:rsid w:val="00E264EE"/>
    <w:rsid w:val="00E2699E"/>
    <w:rsid w:val="00E26AA5"/>
    <w:rsid w:val="00E2727F"/>
    <w:rsid w:val="00E275DA"/>
    <w:rsid w:val="00E27E5F"/>
    <w:rsid w:val="00E301B6"/>
    <w:rsid w:val="00E305B2"/>
    <w:rsid w:val="00E320DD"/>
    <w:rsid w:val="00E3286F"/>
    <w:rsid w:val="00E33645"/>
    <w:rsid w:val="00E33EBD"/>
    <w:rsid w:val="00E3403D"/>
    <w:rsid w:val="00E346B3"/>
    <w:rsid w:val="00E365A4"/>
    <w:rsid w:val="00E36D27"/>
    <w:rsid w:val="00E377EC"/>
    <w:rsid w:val="00E37A94"/>
    <w:rsid w:val="00E40312"/>
    <w:rsid w:val="00E40F31"/>
    <w:rsid w:val="00E41EA0"/>
    <w:rsid w:val="00E42718"/>
    <w:rsid w:val="00E435AA"/>
    <w:rsid w:val="00E43B7D"/>
    <w:rsid w:val="00E43B9D"/>
    <w:rsid w:val="00E43E1E"/>
    <w:rsid w:val="00E43F63"/>
    <w:rsid w:val="00E458A9"/>
    <w:rsid w:val="00E46B3C"/>
    <w:rsid w:val="00E46D38"/>
    <w:rsid w:val="00E47047"/>
    <w:rsid w:val="00E47338"/>
    <w:rsid w:val="00E477A8"/>
    <w:rsid w:val="00E5032C"/>
    <w:rsid w:val="00E50EB7"/>
    <w:rsid w:val="00E54200"/>
    <w:rsid w:val="00E55D6E"/>
    <w:rsid w:val="00E57170"/>
    <w:rsid w:val="00E607F2"/>
    <w:rsid w:val="00E60B33"/>
    <w:rsid w:val="00E61413"/>
    <w:rsid w:val="00E617AA"/>
    <w:rsid w:val="00E6307B"/>
    <w:rsid w:val="00E64674"/>
    <w:rsid w:val="00E64B38"/>
    <w:rsid w:val="00E655D2"/>
    <w:rsid w:val="00E658F2"/>
    <w:rsid w:val="00E666C2"/>
    <w:rsid w:val="00E66A33"/>
    <w:rsid w:val="00E676B0"/>
    <w:rsid w:val="00E67FA3"/>
    <w:rsid w:val="00E67FB4"/>
    <w:rsid w:val="00E717FB"/>
    <w:rsid w:val="00E71AF9"/>
    <w:rsid w:val="00E71AFA"/>
    <w:rsid w:val="00E71F82"/>
    <w:rsid w:val="00E72997"/>
    <w:rsid w:val="00E72EC5"/>
    <w:rsid w:val="00E73FBF"/>
    <w:rsid w:val="00E74539"/>
    <w:rsid w:val="00E7521B"/>
    <w:rsid w:val="00E7593D"/>
    <w:rsid w:val="00E766C3"/>
    <w:rsid w:val="00E76827"/>
    <w:rsid w:val="00E76885"/>
    <w:rsid w:val="00E77CBD"/>
    <w:rsid w:val="00E77F38"/>
    <w:rsid w:val="00E81027"/>
    <w:rsid w:val="00E81079"/>
    <w:rsid w:val="00E81EE1"/>
    <w:rsid w:val="00E824DC"/>
    <w:rsid w:val="00E83382"/>
    <w:rsid w:val="00E83D2C"/>
    <w:rsid w:val="00E84203"/>
    <w:rsid w:val="00E8453B"/>
    <w:rsid w:val="00E8476C"/>
    <w:rsid w:val="00E85AB3"/>
    <w:rsid w:val="00E85D83"/>
    <w:rsid w:val="00E875C2"/>
    <w:rsid w:val="00E87633"/>
    <w:rsid w:val="00E90D1B"/>
    <w:rsid w:val="00E90FD0"/>
    <w:rsid w:val="00E91590"/>
    <w:rsid w:val="00E92D3F"/>
    <w:rsid w:val="00E937B5"/>
    <w:rsid w:val="00E94013"/>
    <w:rsid w:val="00E940BF"/>
    <w:rsid w:val="00E9452D"/>
    <w:rsid w:val="00E95619"/>
    <w:rsid w:val="00E9568C"/>
    <w:rsid w:val="00E95F65"/>
    <w:rsid w:val="00E97110"/>
    <w:rsid w:val="00E97CE7"/>
    <w:rsid w:val="00E97FA0"/>
    <w:rsid w:val="00EA17E5"/>
    <w:rsid w:val="00EA222F"/>
    <w:rsid w:val="00EA3701"/>
    <w:rsid w:val="00EA4A4A"/>
    <w:rsid w:val="00EA4BD3"/>
    <w:rsid w:val="00EA555B"/>
    <w:rsid w:val="00EA58EB"/>
    <w:rsid w:val="00EA69F8"/>
    <w:rsid w:val="00EB0859"/>
    <w:rsid w:val="00EB138B"/>
    <w:rsid w:val="00EB1627"/>
    <w:rsid w:val="00EB1862"/>
    <w:rsid w:val="00EB1A1B"/>
    <w:rsid w:val="00EB1BD1"/>
    <w:rsid w:val="00EB2CEF"/>
    <w:rsid w:val="00EB3981"/>
    <w:rsid w:val="00EB47AF"/>
    <w:rsid w:val="00EB4FF3"/>
    <w:rsid w:val="00EB5259"/>
    <w:rsid w:val="00EB634B"/>
    <w:rsid w:val="00EB7073"/>
    <w:rsid w:val="00EB712C"/>
    <w:rsid w:val="00EB741F"/>
    <w:rsid w:val="00EB783A"/>
    <w:rsid w:val="00EC1A6D"/>
    <w:rsid w:val="00EC2397"/>
    <w:rsid w:val="00EC292A"/>
    <w:rsid w:val="00EC2EEA"/>
    <w:rsid w:val="00EC3785"/>
    <w:rsid w:val="00EC608A"/>
    <w:rsid w:val="00EC6779"/>
    <w:rsid w:val="00EC68CA"/>
    <w:rsid w:val="00EC7F1F"/>
    <w:rsid w:val="00ED03EC"/>
    <w:rsid w:val="00ED06AC"/>
    <w:rsid w:val="00ED0716"/>
    <w:rsid w:val="00ED090A"/>
    <w:rsid w:val="00ED0ADF"/>
    <w:rsid w:val="00ED0C11"/>
    <w:rsid w:val="00ED12FB"/>
    <w:rsid w:val="00ED27FE"/>
    <w:rsid w:val="00ED32EC"/>
    <w:rsid w:val="00ED3503"/>
    <w:rsid w:val="00ED497E"/>
    <w:rsid w:val="00ED787F"/>
    <w:rsid w:val="00EE14CC"/>
    <w:rsid w:val="00EE369B"/>
    <w:rsid w:val="00EE3BEF"/>
    <w:rsid w:val="00EE465C"/>
    <w:rsid w:val="00EE4989"/>
    <w:rsid w:val="00EE57D9"/>
    <w:rsid w:val="00EE5918"/>
    <w:rsid w:val="00EE729A"/>
    <w:rsid w:val="00EE7679"/>
    <w:rsid w:val="00EE78EA"/>
    <w:rsid w:val="00EE7A11"/>
    <w:rsid w:val="00EF0B6A"/>
    <w:rsid w:val="00EF0F3C"/>
    <w:rsid w:val="00EF16BC"/>
    <w:rsid w:val="00EF267C"/>
    <w:rsid w:val="00EF29B0"/>
    <w:rsid w:val="00EF2ADA"/>
    <w:rsid w:val="00EF2B8B"/>
    <w:rsid w:val="00EF2FEC"/>
    <w:rsid w:val="00EF3E12"/>
    <w:rsid w:val="00EF4FCD"/>
    <w:rsid w:val="00EF4FDA"/>
    <w:rsid w:val="00EF5793"/>
    <w:rsid w:val="00EF587C"/>
    <w:rsid w:val="00EF59FD"/>
    <w:rsid w:val="00EF60E0"/>
    <w:rsid w:val="00EF6711"/>
    <w:rsid w:val="00EF6B4A"/>
    <w:rsid w:val="00EF7A19"/>
    <w:rsid w:val="00EF7BE5"/>
    <w:rsid w:val="00F00B07"/>
    <w:rsid w:val="00F00B32"/>
    <w:rsid w:val="00F02276"/>
    <w:rsid w:val="00F02B54"/>
    <w:rsid w:val="00F037F1"/>
    <w:rsid w:val="00F03845"/>
    <w:rsid w:val="00F04753"/>
    <w:rsid w:val="00F048CC"/>
    <w:rsid w:val="00F048E8"/>
    <w:rsid w:val="00F04E2F"/>
    <w:rsid w:val="00F04E74"/>
    <w:rsid w:val="00F04F6C"/>
    <w:rsid w:val="00F059C0"/>
    <w:rsid w:val="00F05D3E"/>
    <w:rsid w:val="00F07232"/>
    <w:rsid w:val="00F07817"/>
    <w:rsid w:val="00F07E8C"/>
    <w:rsid w:val="00F07F3C"/>
    <w:rsid w:val="00F07F9B"/>
    <w:rsid w:val="00F1017A"/>
    <w:rsid w:val="00F10D73"/>
    <w:rsid w:val="00F11121"/>
    <w:rsid w:val="00F11E1B"/>
    <w:rsid w:val="00F1238B"/>
    <w:rsid w:val="00F1242C"/>
    <w:rsid w:val="00F13AA2"/>
    <w:rsid w:val="00F15F1B"/>
    <w:rsid w:val="00F15FF9"/>
    <w:rsid w:val="00F16785"/>
    <w:rsid w:val="00F1697A"/>
    <w:rsid w:val="00F16CD9"/>
    <w:rsid w:val="00F17799"/>
    <w:rsid w:val="00F2028B"/>
    <w:rsid w:val="00F21881"/>
    <w:rsid w:val="00F21EE8"/>
    <w:rsid w:val="00F2264D"/>
    <w:rsid w:val="00F23409"/>
    <w:rsid w:val="00F241E7"/>
    <w:rsid w:val="00F2540E"/>
    <w:rsid w:val="00F25ADD"/>
    <w:rsid w:val="00F25BC0"/>
    <w:rsid w:val="00F2658C"/>
    <w:rsid w:val="00F274B3"/>
    <w:rsid w:val="00F274DF"/>
    <w:rsid w:val="00F27B3D"/>
    <w:rsid w:val="00F30373"/>
    <w:rsid w:val="00F304ED"/>
    <w:rsid w:val="00F31076"/>
    <w:rsid w:val="00F31667"/>
    <w:rsid w:val="00F3278E"/>
    <w:rsid w:val="00F32BAF"/>
    <w:rsid w:val="00F33F93"/>
    <w:rsid w:val="00F34957"/>
    <w:rsid w:val="00F35D90"/>
    <w:rsid w:val="00F35E02"/>
    <w:rsid w:val="00F36509"/>
    <w:rsid w:val="00F371F8"/>
    <w:rsid w:val="00F37489"/>
    <w:rsid w:val="00F376A9"/>
    <w:rsid w:val="00F37B82"/>
    <w:rsid w:val="00F40CBF"/>
    <w:rsid w:val="00F4153C"/>
    <w:rsid w:val="00F41A73"/>
    <w:rsid w:val="00F4243F"/>
    <w:rsid w:val="00F424DB"/>
    <w:rsid w:val="00F42863"/>
    <w:rsid w:val="00F42AA5"/>
    <w:rsid w:val="00F42CEA"/>
    <w:rsid w:val="00F42F5E"/>
    <w:rsid w:val="00F432CF"/>
    <w:rsid w:val="00F44710"/>
    <w:rsid w:val="00F448CB"/>
    <w:rsid w:val="00F449AF"/>
    <w:rsid w:val="00F453C3"/>
    <w:rsid w:val="00F4550A"/>
    <w:rsid w:val="00F456DE"/>
    <w:rsid w:val="00F45C6E"/>
    <w:rsid w:val="00F4631B"/>
    <w:rsid w:val="00F47FB0"/>
    <w:rsid w:val="00F50496"/>
    <w:rsid w:val="00F5162F"/>
    <w:rsid w:val="00F52522"/>
    <w:rsid w:val="00F52958"/>
    <w:rsid w:val="00F52C82"/>
    <w:rsid w:val="00F53AEE"/>
    <w:rsid w:val="00F53E5A"/>
    <w:rsid w:val="00F5454F"/>
    <w:rsid w:val="00F54B58"/>
    <w:rsid w:val="00F556E4"/>
    <w:rsid w:val="00F55845"/>
    <w:rsid w:val="00F564D1"/>
    <w:rsid w:val="00F56D4D"/>
    <w:rsid w:val="00F57375"/>
    <w:rsid w:val="00F579D6"/>
    <w:rsid w:val="00F60672"/>
    <w:rsid w:val="00F622BB"/>
    <w:rsid w:val="00F6282F"/>
    <w:rsid w:val="00F6336B"/>
    <w:rsid w:val="00F64799"/>
    <w:rsid w:val="00F64958"/>
    <w:rsid w:val="00F65181"/>
    <w:rsid w:val="00F65A6D"/>
    <w:rsid w:val="00F660A1"/>
    <w:rsid w:val="00F668E3"/>
    <w:rsid w:val="00F66CC7"/>
    <w:rsid w:val="00F66CF4"/>
    <w:rsid w:val="00F66E57"/>
    <w:rsid w:val="00F66F52"/>
    <w:rsid w:val="00F670D8"/>
    <w:rsid w:val="00F67785"/>
    <w:rsid w:val="00F67B4C"/>
    <w:rsid w:val="00F67F52"/>
    <w:rsid w:val="00F708CA"/>
    <w:rsid w:val="00F70AC6"/>
    <w:rsid w:val="00F715FF"/>
    <w:rsid w:val="00F719B4"/>
    <w:rsid w:val="00F72704"/>
    <w:rsid w:val="00F72CFC"/>
    <w:rsid w:val="00F731BF"/>
    <w:rsid w:val="00F73D7C"/>
    <w:rsid w:val="00F75331"/>
    <w:rsid w:val="00F75F08"/>
    <w:rsid w:val="00F76BBF"/>
    <w:rsid w:val="00F76C8A"/>
    <w:rsid w:val="00F779D7"/>
    <w:rsid w:val="00F80078"/>
    <w:rsid w:val="00F8019F"/>
    <w:rsid w:val="00F801B6"/>
    <w:rsid w:val="00F814BD"/>
    <w:rsid w:val="00F82B8C"/>
    <w:rsid w:val="00F82F4A"/>
    <w:rsid w:val="00F831FB"/>
    <w:rsid w:val="00F83223"/>
    <w:rsid w:val="00F83B79"/>
    <w:rsid w:val="00F8483E"/>
    <w:rsid w:val="00F85603"/>
    <w:rsid w:val="00F85DD7"/>
    <w:rsid w:val="00F87087"/>
    <w:rsid w:val="00F87594"/>
    <w:rsid w:val="00F91A92"/>
    <w:rsid w:val="00F92841"/>
    <w:rsid w:val="00F92849"/>
    <w:rsid w:val="00F93180"/>
    <w:rsid w:val="00F9398A"/>
    <w:rsid w:val="00F944FB"/>
    <w:rsid w:val="00F94F9D"/>
    <w:rsid w:val="00F95173"/>
    <w:rsid w:val="00F95F31"/>
    <w:rsid w:val="00F96483"/>
    <w:rsid w:val="00F97256"/>
    <w:rsid w:val="00F97297"/>
    <w:rsid w:val="00FA0755"/>
    <w:rsid w:val="00FA1BEA"/>
    <w:rsid w:val="00FA36D6"/>
    <w:rsid w:val="00FA37E0"/>
    <w:rsid w:val="00FA3FCC"/>
    <w:rsid w:val="00FA41B5"/>
    <w:rsid w:val="00FA44D0"/>
    <w:rsid w:val="00FA5169"/>
    <w:rsid w:val="00FA5B80"/>
    <w:rsid w:val="00FA7167"/>
    <w:rsid w:val="00FA7261"/>
    <w:rsid w:val="00FB0378"/>
    <w:rsid w:val="00FB0CEB"/>
    <w:rsid w:val="00FB13F1"/>
    <w:rsid w:val="00FB1D27"/>
    <w:rsid w:val="00FB1D3F"/>
    <w:rsid w:val="00FB2229"/>
    <w:rsid w:val="00FB2A05"/>
    <w:rsid w:val="00FB308C"/>
    <w:rsid w:val="00FB3BEC"/>
    <w:rsid w:val="00FB4E58"/>
    <w:rsid w:val="00FB5126"/>
    <w:rsid w:val="00FB524F"/>
    <w:rsid w:val="00FB5E7E"/>
    <w:rsid w:val="00FB70BA"/>
    <w:rsid w:val="00FB778F"/>
    <w:rsid w:val="00FB77E8"/>
    <w:rsid w:val="00FC03BA"/>
    <w:rsid w:val="00FC0F8E"/>
    <w:rsid w:val="00FC155A"/>
    <w:rsid w:val="00FC2198"/>
    <w:rsid w:val="00FC2D64"/>
    <w:rsid w:val="00FC49C3"/>
    <w:rsid w:val="00FC4CF2"/>
    <w:rsid w:val="00FC5313"/>
    <w:rsid w:val="00FC5B25"/>
    <w:rsid w:val="00FC63F2"/>
    <w:rsid w:val="00FC69E2"/>
    <w:rsid w:val="00FC6B9D"/>
    <w:rsid w:val="00FC7709"/>
    <w:rsid w:val="00FC7F51"/>
    <w:rsid w:val="00FD20A4"/>
    <w:rsid w:val="00FD3693"/>
    <w:rsid w:val="00FD3B93"/>
    <w:rsid w:val="00FD3CA2"/>
    <w:rsid w:val="00FD663A"/>
    <w:rsid w:val="00FD7453"/>
    <w:rsid w:val="00FD7966"/>
    <w:rsid w:val="00FD7B66"/>
    <w:rsid w:val="00FD7E56"/>
    <w:rsid w:val="00FE0115"/>
    <w:rsid w:val="00FE02F6"/>
    <w:rsid w:val="00FE1820"/>
    <w:rsid w:val="00FE193C"/>
    <w:rsid w:val="00FE1945"/>
    <w:rsid w:val="00FE2677"/>
    <w:rsid w:val="00FE3282"/>
    <w:rsid w:val="00FE335D"/>
    <w:rsid w:val="00FE4EC5"/>
    <w:rsid w:val="00FE50FA"/>
    <w:rsid w:val="00FE6FBD"/>
    <w:rsid w:val="00FE7752"/>
    <w:rsid w:val="00FE7FAB"/>
    <w:rsid w:val="00FF2999"/>
    <w:rsid w:val="00FF3270"/>
    <w:rsid w:val="00FF351C"/>
    <w:rsid w:val="00FF3C61"/>
    <w:rsid w:val="00FF495E"/>
    <w:rsid w:val="00FF4979"/>
    <w:rsid w:val="00FF5BB1"/>
    <w:rsid w:val="00FF63A5"/>
    <w:rsid w:val="00FF73FD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4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016347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347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table" w:styleId="a3">
    <w:name w:val="Table Grid"/>
    <w:basedOn w:val="a1"/>
    <w:uiPriority w:val="59"/>
    <w:rsid w:val="00D53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969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69D7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5969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69D7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Balloon Text"/>
    <w:basedOn w:val="a"/>
    <w:link w:val="a9"/>
    <w:unhideWhenUsed/>
    <w:rsid w:val="000249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249DB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Style1">
    <w:name w:val="Style1"/>
    <w:basedOn w:val="a"/>
    <w:uiPriority w:val="99"/>
    <w:rsid w:val="007B1741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Trebuchet MS" w:hAnsi="Trebuchet MS" w:cs="Trebuchet MS"/>
      <w:lang w:val="ru-RU" w:eastAsia="ru-RU" w:bidi="ar-SA"/>
    </w:rPr>
  </w:style>
  <w:style w:type="paragraph" w:styleId="aa">
    <w:name w:val="List Paragraph"/>
    <w:basedOn w:val="a"/>
    <w:uiPriority w:val="34"/>
    <w:qFormat/>
    <w:rsid w:val="007B1741"/>
    <w:pPr>
      <w:spacing w:after="200" w:line="276" w:lineRule="auto"/>
      <w:ind w:left="720"/>
      <w:contextualSpacing/>
    </w:pPr>
    <w:rPr>
      <w:rFonts w:eastAsia="Calibri"/>
      <w:sz w:val="22"/>
      <w:szCs w:val="22"/>
      <w:lang w:val="ru-RU" w:bidi="ar-SA"/>
    </w:rPr>
  </w:style>
  <w:style w:type="character" w:customStyle="1" w:styleId="apple-converted-space">
    <w:name w:val="apple-converted-space"/>
    <w:basedOn w:val="a0"/>
    <w:rsid w:val="009A70CD"/>
  </w:style>
  <w:style w:type="paragraph" w:customStyle="1" w:styleId="Standard">
    <w:name w:val="Standard"/>
    <w:rsid w:val="00850E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WW8Num1z7">
    <w:name w:val="WW8Num1z7"/>
    <w:rsid w:val="00F60672"/>
  </w:style>
  <w:style w:type="paragraph" w:customStyle="1" w:styleId="ConsPlusNormal">
    <w:name w:val="ConsPlusNormal"/>
    <w:rsid w:val="00CA7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rsid w:val="009C3203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rsid w:val="00D75F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_Smolina\Desktop\&#1089;%20&#1052;%20&#1054;%20&#1051;%20&#1048;%20&#1053;%20&#1040;\2018%20&#1043;&#1054;&#1044;\&#1053;&#1057;&#1047;%201%20&#1082;&#1074;&#1072;&#1088;&#1090;&#1072;&#1083;%202018\&#8470;%204%20&#1085;&#1072;%201%20&#1082;&#1074;&#1072;&#1088;&#1090;&#1072;&#1083;%202018\&#1055;&#1056;&#1054;&#1058;&#1054;&#1050;&#1054;&#1051;\&#1055;&#1051;&#1040;&#1053;%20&#1082;%20&#1087;&#1088;&#1080;&#1082;&#1072;&#1079;&#1091;%20&#1089;%20&#1074;&#1080;&#1079;&#1072;&#1084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2B2E3-0CC5-445A-9BF3-DB4D50505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 к приказу с визами</Template>
  <TotalTime>1179</TotalTime>
  <Pages>74</Pages>
  <Words>12737</Words>
  <Characters>72606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I_Smolina</dc:creator>
  <cp:lastModifiedBy>I_Smolina</cp:lastModifiedBy>
  <cp:revision>141</cp:revision>
  <cp:lastPrinted>2020-03-18T15:48:00Z</cp:lastPrinted>
  <dcterms:created xsi:type="dcterms:W3CDTF">2020-01-10T07:26:00Z</dcterms:created>
  <dcterms:modified xsi:type="dcterms:W3CDTF">2020-03-18T15:52:00Z</dcterms:modified>
</cp:coreProperties>
</file>